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A76" w:rsidRPr="007E3751" w:rsidRDefault="00F76A76" w:rsidP="00802BF4">
      <w:pPr>
        <w:jc w:val="center"/>
        <w:rPr>
          <w:b/>
        </w:rPr>
      </w:pPr>
      <w: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713340758" r:id="rId8"/>
        </w:object>
      </w:r>
    </w:p>
    <w:p w:rsidR="00F76A76" w:rsidRPr="00805642" w:rsidRDefault="00F76A76" w:rsidP="004E3DA1">
      <w:pPr>
        <w:jc w:val="center"/>
      </w:pPr>
    </w:p>
    <w:p w:rsidR="00F76A76" w:rsidRPr="00805642" w:rsidRDefault="00F76A76" w:rsidP="004E3DA1">
      <w:pPr>
        <w:jc w:val="center"/>
        <w:rPr>
          <w:b/>
          <w:sz w:val="40"/>
        </w:rPr>
      </w:pPr>
      <w:r w:rsidRPr="00805642">
        <w:rPr>
          <w:b/>
          <w:sz w:val="40"/>
        </w:rPr>
        <w:t>А Д М И Н И С Т Р А Ц И Я  Г О Р О Д А  Р Ж Е В А</w:t>
      </w:r>
    </w:p>
    <w:p w:rsidR="00F76A76" w:rsidRPr="00805642" w:rsidRDefault="00F76A76" w:rsidP="004E3DA1">
      <w:pPr>
        <w:jc w:val="center"/>
        <w:rPr>
          <w:b/>
          <w:sz w:val="36"/>
          <w:szCs w:val="36"/>
        </w:rPr>
      </w:pPr>
      <w:r w:rsidRPr="00805642">
        <w:rPr>
          <w:b/>
          <w:sz w:val="36"/>
          <w:szCs w:val="36"/>
        </w:rPr>
        <w:t>ТВЕРСКОЙ ОБЛАСТИ</w:t>
      </w:r>
    </w:p>
    <w:p w:rsidR="00F76A76" w:rsidRPr="00805642" w:rsidRDefault="00F76A76" w:rsidP="004E3DA1">
      <w:pPr>
        <w:tabs>
          <w:tab w:val="left" w:pos="1418"/>
        </w:tabs>
        <w:jc w:val="center"/>
      </w:pPr>
    </w:p>
    <w:p w:rsidR="00F76A76" w:rsidRPr="00805642" w:rsidRDefault="00F76A76" w:rsidP="004E3DA1">
      <w:pPr>
        <w:jc w:val="center"/>
        <w:rPr>
          <w:b/>
          <w:sz w:val="32"/>
          <w:szCs w:val="32"/>
        </w:rPr>
      </w:pPr>
      <w:r w:rsidRPr="00805642">
        <w:rPr>
          <w:b/>
          <w:sz w:val="32"/>
          <w:szCs w:val="32"/>
        </w:rPr>
        <w:t>П О С Т А Н О В Л Е Н И Е</w:t>
      </w:r>
    </w:p>
    <w:p w:rsidR="00F76A76" w:rsidRPr="007869AA" w:rsidRDefault="00F76A76" w:rsidP="007869AA">
      <w:pPr>
        <w:jc w:val="right"/>
        <w:rPr>
          <w:b/>
          <w:sz w:val="36"/>
          <w:szCs w:val="36"/>
        </w:rPr>
      </w:pPr>
    </w:p>
    <w:p w:rsidR="00F76A76" w:rsidRPr="000015B3" w:rsidRDefault="00F76A76" w:rsidP="000015B3">
      <w:pPr>
        <w:jc w:val="center"/>
        <w:rPr>
          <w:rFonts w:ascii="Arial" w:hAnsi="Arial"/>
          <w:bCs/>
          <w:sz w:val="28"/>
          <w:szCs w:val="28"/>
        </w:rPr>
      </w:pPr>
      <w:r>
        <w:rPr>
          <w:bCs/>
          <w:sz w:val="28"/>
          <w:szCs w:val="28"/>
        </w:rPr>
        <w:t>11.04.2022</w:t>
      </w:r>
      <w:r w:rsidRPr="000015B3">
        <w:rPr>
          <w:bCs/>
          <w:sz w:val="28"/>
          <w:szCs w:val="28"/>
        </w:rPr>
        <w:tab/>
      </w:r>
      <w:r w:rsidRPr="000015B3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№ </w:t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  <w:t>327</w:t>
      </w:r>
    </w:p>
    <w:p w:rsidR="00F76A76" w:rsidRDefault="00F76A76" w:rsidP="004B47BF">
      <w:pPr>
        <w:rPr>
          <w:b/>
          <w:sz w:val="24"/>
        </w:rPr>
      </w:pPr>
    </w:p>
    <w:p w:rsidR="00F76A76" w:rsidRDefault="00F76A76" w:rsidP="004B47BF">
      <w:pPr>
        <w:rPr>
          <w:b/>
          <w:sz w:val="24"/>
        </w:rPr>
      </w:pPr>
    </w:p>
    <w:p w:rsidR="00F76A76" w:rsidRPr="00D02B0E" w:rsidRDefault="00F76A76" w:rsidP="00D02B0E">
      <w:pPr>
        <w:rPr>
          <w:b/>
          <w:sz w:val="24"/>
          <w:szCs w:val="24"/>
        </w:rPr>
      </w:pPr>
      <w:r w:rsidRPr="00D02B0E">
        <w:rPr>
          <w:b/>
          <w:sz w:val="24"/>
          <w:szCs w:val="24"/>
        </w:rPr>
        <w:t>О внесении изменений в постановление</w:t>
      </w:r>
    </w:p>
    <w:p w:rsidR="00F76A76" w:rsidRPr="00D02B0E" w:rsidRDefault="00F76A76" w:rsidP="00D02B0E">
      <w:pPr>
        <w:rPr>
          <w:b/>
          <w:sz w:val="24"/>
          <w:szCs w:val="24"/>
        </w:rPr>
      </w:pPr>
      <w:r w:rsidRPr="00D02B0E">
        <w:rPr>
          <w:b/>
          <w:sz w:val="24"/>
          <w:szCs w:val="24"/>
        </w:rPr>
        <w:t xml:space="preserve">Администрации города Ржева </w:t>
      </w:r>
    </w:p>
    <w:p w:rsidR="00F76A76" w:rsidRPr="00D02B0E" w:rsidRDefault="00F76A76" w:rsidP="00D02B0E">
      <w:pPr>
        <w:rPr>
          <w:b/>
          <w:sz w:val="24"/>
          <w:szCs w:val="24"/>
        </w:rPr>
      </w:pPr>
      <w:r>
        <w:rPr>
          <w:b/>
          <w:sz w:val="24"/>
          <w:szCs w:val="24"/>
        </w:rPr>
        <w:t>Тверской области от 30.12.2021 № 1052</w:t>
      </w:r>
      <w:bookmarkStart w:id="0" w:name="_GoBack"/>
      <w:bookmarkEnd w:id="0"/>
    </w:p>
    <w:p w:rsidR="00F76A76" w:rsidRPr="0086014C" w:rsidRDefault="00F76A76" w:rsidP="004B47BF">
      <w:pPr>
        <w:rPr>
          <w:b/>
          <w:sz w:val="24"/>
        </w:rPr>
      </w:pPr>
    </w:p>
    <w:p w:rsidR="00F76A76" w:rsidRDefault="00F76A76" w:rsidP="004B47BF">
      <w:pPr>
        <w:rPr>
          <w:b/>
          <w:sz w:val="24"/>
          <w:szCs w:val="24"/>
        </w:rPr>
      </w:pPr>
    </w:p>
    <w:p w:rsidR="00F76A76" w:rsidRDefault="00F76A76" w:rsidP="004E3DA1">
      <w:pPr>
        <w:spacing w:line="360" w:lineRule="auto"/>
        <w:ind w:firstLine="708"/>
        <w:jc w:val="both"/>
        <w:rPr>
          <w:sz w:val="24"/>
          <w:szCs w:val="24"/>
        </w:rPr>
      </w:pPr>
      <w:r w:rsidRPr="006E089E">
        <w:rPr>
          <w:sz w:val="24"/>
          <w:szCs w:val="24"/>
        </w:rPr>
        <w:t>В соответствии со статьей 179 Бюджетного кодекса Российской Федерации,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изменениями), постановлением Администрации города Ржева Тверской области от 30.08.2013 № 1188 «Об утверждении Перечня муниципальных программ города Ржева Тверской области» (с изменениями),</w:t>
      </w:r>
      <w:r>
        <w:rPr>
          <w:sz w:val="24"/>
          <w:szCs w:val="24"/>
        </w:rPr>
        <w:t xml:space="preserve"> руководствуясь Решением Ржевской городской Думы от 31.03.2022 № 160 «О внесении изменений в решение Ржевской городской Думы от 23.12.2021 № 143 «О бюджете муниципального образования Тверской области города Ржев на 2022 год и на плановый период 2023 и 2024 годов»,</w:t>
      </w:r>
      <w:r w:rsidRPr="006E089E">
        <w:rPr>
          <w:sz w:val="24"/>
          <w:szCs w:val="24"/>
        </w:rPr>
        <w:t xml:space="preserve"> руководствуясь статьями 30 и 33 Ус</w:t>
      </w:r>
      <w:r>
        <w:rPr>
          <w:sz w:val="24"/>
          <w:szCs w:val="24"/>
        </w:rPr>
        <w:t>тава города Ржева, Администрация</w:t>
      </w:r>
      <w:r w:rsidRPr="006E089E">
        <w:rPr>
          <w:sz w:val="24"/>
          <w:szCs w:val="24"/>
        </w:rPr>
        <w:t xml:space="preserve"> города Ржева </w:t>
      </w:r>
    </w:p>
    <w:p w:rsidR="00F76A76" w:rsidRPr="004E3DA1" w:rsidRDefault="00F76A76" w:rsidP="00064DBA">
      <w:pPr>
        <w:pStyle w:val="BodyText2"/>
        <w:jc w:val="center"/>
        <w:rPr>
          <w:sz w:val="24"/>
          <w:szCs w:val="24"/>
        </w:rPr>
      </w:pPr>
      <w:r w:rsidRPr="004E3DA1">
        <w:rPr>
          <w:sz w:val="24"/>
          <w:szCs w:val="24"/>
        </w:rPr>
        <w:t>П О С Т А Н О В Л Я Е Т:</w:t>
      </w:r>
    </w:p>
    <w:p w:rsidR="00F76A76" w:rsidRDefault="00F76A76" w:rsidP="006D0F8A">
      <w:pPr>
        <w:tabs>
          <w:tab w:val="left" w:pos="780"/>
          <w:tab w:val="center" w:pos="5245"/>
        </w:tabs>
        <w:jc w:val="both"/>
        <w:rPr>
          <w:sz w:val="24"/>
          <w:szCs w:val="24"/>
        </w:rPr>
      </w:pPr>
    </w:p>
    <w:p w:rsidR="00F76A76" w:rsidRDefault="00F76A76" w:rsidP="00802BF4">
      <w:pPr>
        <w:spacing w:line="360" w:lineRule="auto"/>
        <w:ind w:firstLine="700"/>
        <w:jc w:val="both"/>
        <w:rPr>
          <w:sz w:val="24"/>
          <w:szCs w:val="24"/>
        </w:rPr>
      </w:pPr>
      <w:r w:rsidRPr="00FF70E4">
        <w:rPr>
          <w:sz w:val="24"/>
          <w:szCs w:val="24"/>
        </w:rPr>
        <w:t>1. Внести в постановление Администрации гор</w:t>
      </w:r>
      <w:r>
        <w:rPr>
          <w:sz w:val="24"/>
          <w:szCs w:val="24"/>
        </w:rPr>
        <w:t>ода Ржева Тверской области от 30.12.2021 № 1052</w:t>
      </w:r>
      <w:r w:rsidRPr="00FF70E4">
        <w:rPr>
          <w:sz w:val="24"/>
          <w:szCs w:val="24"/>
        </w:rPr>
        <w:t xml:space="preserve"> «Об утверждении Муниципальной программ</w:t>
      </w:r>
      <w:r>
        <w:rPr>
          <w:sz w:val="24"/>
          <w:szCs w:val="24"/>
        </w:rPr>
        <w:t xml:space="preserve">ы города Ржева Тверской области </w:t>
      </w:r>
      <w:r w:rsidRPr="00FF70E4">
        <w:rPr>
          <w:sz w:val="24"/>
          <w:szCs w:val="24"/>
        </w:rPr>
        <w:t>«Формирование современной городской среды города</w:t>
      </w:r>
      <w:r>
        <w:rPr>
          <w:sz w:val="24"/>
          <w:szCs w:val="24"/>
        </w:rPr>
        <w:t xml:space="preserve"> Ржева Тверской области» на 2022 – 2027</w:t>
      </w:r>
      <w:r w:rsidRPr="00FF70E4">
        <w:rPr>
          <w:sz w:val="24"/>
          <w:szCs w:val="24"/>
        </w:rPr>
        <w:t xml:space="preserve"> годы» следующие изменения:</w:t>
      </w:r>
    </w:p>
    <w:p w:rsidR="00F76A76" w:rsidRPr="00FF70E4" w:rsidRDefault="00F76A76" w:rsidP="00802BF4">
      <w:pPr>
        <w:spacing w:line="360" w:lineRule="auto"/>
        <w:ind w:firstLine="700"/>
        <w:jc w:val="both"/>
        <w:rPr>
          <w:sz w:val="24"/>
          <w:szCs w:val="24"/>
        </w:rPr>
      </w:pPr>
      <w:r w:rsidRPr="00FF70E4">
        <w:rPr>
          <w:sz w:val="24"/>
          <w:szCs w:val="24"/>
        </w:rPr>
        <w:t xml:space="preserve">1.1. </w:t>
      </w:r>
      <w:r>
        <w:rPr>
          <w:sz w:val="24"/>
          <w:szCs w:val="24"/>
        </w:rPr>
        <w:t xml:space="preserve">В приложение к постановлению </w:t>
      </w:r>
      <w:r w:rsidRPr="00FF70E4">
        <w:rPr>
          <w:sz w:val="24"/>
          <w:szCs w:val="24"/>
        </w:rPr>
        <w:t>Паспорт Муниципальной программы города Ржева Тверской области «Формирование современной городской среды города</w:t>
      </w:r>
      <w:r>
        <w:rPr>
          <w:sz w:val="24"/>
          <w:szCs w:val="24"/>
        </w:rPr>
        <w:t xml:space="preserve"> Ржева Тверской области» на 2022 - 2027</w:t>
      </w:r>
      <w:r w:rsidRPr="00FF70E4">
        <w:rPr>
          <w:sz w:val="24"/>
          <w:szCs w:val="24"/>
        </w:rPr>
        <w:t xml:space="preserve"> го</w:t>
      </w:r>
      <w:r>
        <w:rPr>
          <w:sz w:val="24"/>
          <w:szCs w:val="24"/>
        </w:rPr>
        <w:t xml:space="preserve">ды  изложить в новой редакции: </w:t>
      </w:r>
    </w:p>
    <w:p w:rsidR="00F76A76" w:rsidRPr="003B7B8A" w:rsidRDefault="00F76A76" w:rsidP="00802BF4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«</w:t>
      </w:r>
      <w:r w:rsidRPr="003B7B8A">
        <w:rPr>
          <w:rFonts w:ascii="Times New Roman" w:hAnsi="Times New Roman" w:cs="Times New Roman"/>
          <w:sz w:val="24"/>
          <w:szCs w:val="24"/>
        </w:rPr>
        <w:t>Паспорт</w:t>
      </w:r>
    </w:p>
    <w:p w:rsidR="00F76A76" w:rsidRPr="001115D5" w:rsidRDefault="00F76A76" w:rsidP="00802BF4">
      <w:pPr>
        <w:spacing w:line="240" w:lineRule="atLeast"/>
        <w:jc w:val="center"/>
        <w:rPr>
          <w:b/>
          <w:sz w:val="24"/>
          <w:szCs w:val="24"/>
        </w:rPr>
      </w:pPr>
      <w:r w:rsidRPr="003B7B8A">
        <w:rPr>
          <w:b/>
          <w:sz w:val="24"/>
          <w:szCs w:val="24"/>
        </w:rPr>
        <w:t>муниципальной программ</w:t>
      </w:r>
      <w:r>
        <w:rPr>
          <w:b/>
          <w:sz w:val="24"/>
          <w:szCs w:val="24"/>
        </w:rPr>
        <w:t>ы города Ржева Тверской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08"/>
        <w:gridCol w:w="6700"/>
      </w:tblGrid>
      <w:tr w:rsidR="00F76A76" w:rsidRPr="00A76703" w:rsidTr="00A76703">
        <w:tc>
          <w:tcPr>
            <w:tcW w:w="3308" w:type="dxa"/>
          </w:tcPr>
          <w:p w:rsidR="00F76A76" w:rsidRPr="00A76703" w:rsidRDefault="00F76A76" w:rsidP="00A7670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700" w:type="dxa"/>
          </w:tcPr>
          <w:p w:rsidR="00F76A76" w:rsidRPr="00A76703" w:rsidRDefault="00F76A76" w:rsidP="006B116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Муниципальная  программа города Ржева Тверской области «Формирование современной городской среды города</w:t>
            </w:r>
            <w:r>
              <w:rPr>
                <w:sz w:val="24"/>
                <w:szCs w:val="24"/>
              </w:rPr>
              <w:t xml:space="preserve"> Ржева Тверской области» на 2022-2027</w:t>
            </w:r>
            <w:r w:rsidRPr="00A76703">
              <w:rPr>
                <w:sz w:val="24"/>
                <w:szCs w:val="24"/>
              </w:rPr>
              <w:t xml:space="preserve"> годы</w:t>
            </w:r>
          </w:p>
        </w:tc>
      </w:tr>
      <w:tr w:rsidR="00F76A76" w:rsidRPr="00A76703" w:rsidTr="00A76703">
        <w:tc>
          <w:tcPr>
            <w:tcW w:w="3308" w:type="dxa"/>
          </w:tcPr>
          <w:p w:rsidR="00F76A76" w:rsidRPr="00A76703" w:rsidRDefault="00F76A76" w:rsidP="00A7670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>Администратор муниципальной программы</w:t>
            </w:r>
          </w:p>
        </w:tc>
        <w:tc>
          <w:tcPr>
            <w:tcW w:w="6700" w:type="dxa"/>
          </w:tcPr>
          <w:p w:rsidR="00F76A76" w:rsidRPr="00A76703" w:rsidRDefault="00F76A76" w:rsidP="00A7670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Ржева Тверской области</w:t>
            </w:r>
          </w:p>
        </w:tc>
      </w:tr>
      <w:tr w:rsidR="00F76A76" w:rsidRPr="00A76703" w:rsidTr="00A76703">
        <w:tc>
          <w:tcPr>
            <w:tcW w:w="3308" w:type="dxa"/>
          </w:tcPr>
          <w:p w:rsidR="00F76A76" w:rsidRPr="00A76703" w:rsidRDefault="00F76A76" w:rsidP="00A7670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6700" w:type="dxa"/>
          </w:tcPr>
          <w:p w:rsidR="00F76A76" w:rsidRPr="00A76703" w:rsidRDefault="00F76A76" w:rsidP="00A7670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2022-2027</w:t>
            </w: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76A76" w:rsidRPr="00A76703" w:rsidTr="00A76703">
        <w:tc>
          <w:tcPr>
            <w:tcW w:w="3308" w:type="dxa"/>
          </w:tcPr>
          <w:p w:rsidR="00F76A76" w:rsidRPr="00A76703" w:rsidRDefault="00F76A76" w:rsidP="00A7670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700" w:type="dxa"/>
          </w:tcPr>
          <w:p w:rsidR="00F76A76" w:rsidRPr="00A76703" w:rsidRDefault="00F76A76" w:rsidP="00A7670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Style w:val="s2"/>
                <w:rFonts w:ascii="Times New Roman" w:hAnsi="Times New Roman" w:cs="Times New Roman"/>
                <w:color w:val="000000"/>
                <w:sz w:val="24"/>
                <w:szCs w:val="24"/>
              </w:rPr>
              <w:t>«Повышение качества и комфорта городской среды города Ржева Тверской области»</w:t>
            </w:r>
          </w:p>
        </w:tc>
      </w:tr>
      <w:tr w:rsidR="00F76A76" w:rsidRPr="00A76703" w:rsidTr="006B1163">
        <w:trPr>
          <w:trHeight w:val="861"/>
        </w:trPr>
        <w:tc>
          <w:tcPr>
            <w:tcW w:w="3308" w:type="dxa"/>
          </w:tcPr>
          <w:p w:rsidR="00F76A76" w:rsidRPr="00A76703" w:rsidRDefault="00F76A76" w:rsidP="00A7670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70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700" w:type="dxa"/>
          </w:tcPr>
          <w:p w:rsidR="00F76A76" w:rsidRPr="00A76703" w:rsidRDefault="00F76A76" w:rsidP="00802BF4">
            <w:pPr>
              <w:pStyle w:val="p1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76703">
              <w:rPr>
                <w:color w:val="000000"/>
              </w:rPr>
              <w:t xml:space="preserve">Подпрограмма 1 «Комплексное благоустройство дворовых </w:t>
            </w:r>
            <w:r w:rsidRPr="00A76703">
              <w:rPr>
                <w:rStyle w:val="s2"/>
                <w:color w:val="000000"/>
              </w:rPr>
              <w:t>территорий на территории города Ржева Тверской области»</w:t>
            </w:r>
            <w:r>
              <w:rPr>
                <w:rStyle w:val="s2"/>
                <w:color w:val="000000"/>
              </w:rPr>
              <w:t>.</w:t>
            </w:r>
          </w:p>
          <w:p w:rsidR="00F76A76" w:rsidRDefault="00F76A76" w:rsidP="00802BF4">
            <w:pPr>
              <w:pStyle w:val="p15"/>
              <w:shd w:val="clear" w:color="auto" w:fill="FFFFFF"/>
              <w:spacing w:before="0" w:beforeAutospacing="0" w:after="0" w:afterAutospacing="0"/>
              <w:rPr>
                <w:rStyle w:val="s2"/>
                <w:color w:val="000000"/>
              </w:rPr>
            </w:pPr>
            <w:r w:rsidRPr="00A76703">
              <w:rPr>
                <w:color w:val="000000"/>
              </w:rPr>
              <w:t xml:space="preserve">Подпрограмма 2 «Комплексное благоустройство </w:t>
            </w:r>
            <w:r w:rsidRPr="00A76703">
              <w:rPr>
                <w:rStyle w:val="s2"/>
                <w:color w:val="000000"/>
              </w:rPr>
              <w:t>территорий общего пользования города Ржева Тверской области»</w:t>
            </w:r>
            <w:r>
              <w:rPr>
                <w:rStyle w:val="s2"/>
                <w:color w:val="000000"/>
              </w:rPr>
              <w:t>.</w:t>
            </w:r>
          </w:p>
          <w:p w:rsidR="00F76A76" w:rsidRPr="00A76703" w:rsidRDefault="00F76A76" w:rsidP="00802BF4">
            <w:pPr>
              <w:pStyle w:val="p15"/>
              <w:shd w:val="clear" w:color="auto" w:fill="FFFFFF"/>
              <w:spacing w:before="0" w:beforeAutospacing="0" w:after="0" w:afterAutospacing="0"/>
            </w:pPr>
            <w:r>
              <w:rPr>
                <w:rStyle w:val="s2"/>
                <w:color w:val="000000"/>
              </w:rPr>
              <w:t>Подпрограмма 3 «Комплексное благоустройство дворовых и общественных территорий города Ржева Тверской области»</w:t>
            </w:r>
          </w:p>
        </w:tc>
      </w:tr>
      <w:tr w:rsidR="00F76A76" w:rsidRPr="00A76703" w:rsidTr="00A76703">
        <w:trPr>
          <w:trHeight w:val="1112"/>
        </w:trPr>
        <w:tc>
          <w:tcPr>
            <w:tcW w:w="3308" w:type="dxa"/>
          </w:tcPr>
          <w:p w:rsidR="00F76A76" w:rsidRPr="00A76703" w:rsidRDefault="00F76A76" w:rsidP="00A76703">
            <w:pPr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700" w:type="dxa"/>
          </w:tcPr>
          <w:p w:rsidR="00F76A76" w:rsidRPr="00A76703" w:rsidRDefault="00F76A76" w:rsidP="00802BF4">
            <w:pPr>
              <w:spacing w:line="240" w:lineRule="atLeast"/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В ходе реализации основных мероприятий муниципальной программы ожидается повышение качества и комфорта городской среды  за счет:</w:t>
            </w:r>
          </w:p>
          <w:p w:rsidR="00F76A76" w:rsidRPr="00A76703" w:rsidRDefault="00F76A76" w:rsidP="00802BF4">
            <w:pPr>
              <w:spacing w:line="240" w:lineRule="atLeast"/>
              <w:ind w:left="392" w:hanging="200"/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- увеличения доли благоустр</w:t>
            </w:r>
            <w:r>
              <w:rPr>
                <w:sz w:val="24"/>
                <w:szCs w:val="24"/>
              </w:rPr>
              <w:t>оенных дворовых территорий до 28,2</w:t>
            </w:r>
            <w:r w:rsidRPr="00A76703">
              <w:rPr>
                <w:sz w:val="24"/>
                <w:szCs w:val="24"/>
              </w:rPr>
              <w:t xml:space="preserve"> %;</w:t>
            </w:r>
          </w:p>
          <w:p w:rsidR="00F76A76" w:rsidRPr="00A76703" w:rsidRDefault="00F76A76" w:rsidP="00802BF4">
            <w:pPr>
              <w:spacing w:line="240" w:lineRule="atLeast"/>
              <w:ind w:left="392" w:hanging="200"/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- увеличения доли благоустроенных терр</w:t>
            </w:r>
            <w:r>
              <w:rPr>
                <w:sz w:val="24"/>
                <w:szCs w:val="24"/>
              </w:rPr>
              <w:t>иторий общего пользования до  82</w:t>
            </w:r>
            <w:r w:rsidRPr="00A76703">
              <w:rPr>
                <w:sz w:val="24"/>
                <w:szCs w:val="24"/>
              </w:rPr>
              <w:t>%</w:t>
            </w:r>
          </w:p>
          <w:p w:rsidR="00F76A76" w:rsidRPr="006B1163" w:rsidRDefault="00F76A76" w:rsidP="00802BF4">
            <w:pPr>
              <w:spacing w:line="240" w:lineRule="atLeast"/>
              <w:ind w:left="392" w:hanging="200"/>
              <w:rPr>
                <w:sz w:val="24"/>
                <w:szCs w:val="24"/>
              </w:rPr>
            </w:pPr>
            <w:r w:rsidRPr="00A76703">
              <w:rPr>
                <w:sz w:val="24"/>
                <w:szCs w:val="24"/>
              </w:rPr>
              <w:t>- увеличения площади благоустроенных территорий общего пользования,</w:t>
            </w:r>
            <w:r>
              <w:rPr>
                <w:sz w:val="24"/>
                <w:szCs w:val="24"/>
              </w:rPr>
              <w:t xml:space="preserve"> приходящейся на 1 жителя до </w:t>
            </w:r>
            <w:smartTag w:uri="urn:schemas-microsoft-com:office:smarttags" w:element="metricconverter">
              <w:smartTagPr>
                <w:attr w:name="ProductID" w:val="7,0 м2"/>
              </w:smartTagPr>
              <w:r>
                <w:rPr>
                  <w:sz w:val="24"/>
                  <w:szCs w:val="24"/>
                </w:rPr>
                <w:t>7,0</w:t>
              </w:r>
              <w:r w:rsidRPr="00A76703">
                <w:rPr>
                  <w:sz w:val="24"/>
                  <w:szCs w:val="24"/>
                </w:rPr>
                <w:t xml:space="preserve"> м</w:t>
              </w:r>
              <w:r w:rsidRPr="00A76703">
                <w:rPr>
                  <w:sz w:val="24"/>
                  <w:szCs w:val="24"/>
                  <w:vertAlign w:val="superscript"/>
                </w:rPr>
                <w:t>2</w:t>
              </w:r>
            </w:smartTag>
            <w:r w:rsidRPr="00A76703">
              <w:rPr>
                <w:sz w:val="24"/>
                <w:szCs w:val="24"/>
              </w:rPr>
              <w:t>.</w:t>
            </w:r>
          </w:p>
        </w:tc>
      </w:tr>
      <w:tr w:rsidR="00F76A76" w:rsidRPr="00A76703" w:rsidTr="00A76703">
        <w:tc>
          <w:tcPr>
            <w:tcW w:w="3308" w:type="dxa"/>
          </w:tcPr>
          <w:p w:rsidR="00F76A76" w:rsidRPr="00257028" w:rsidRDefault="00F76A76" w:rsidP="009742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028">
              <w:rPr>
                <w:rFonts w:ascii="Times New Roman" w:hAnsi="Times New Roman" w:cs="Times New Roman"/>
                <w:sz w:val="24"/>
                <w:szCs w:val="24"/>
              </w:rPr>
              <w:t>Плановые объемы и источники финансирования муниципальной программы по годам ее реализации в разрезе подпрограмм</w:t>
            </w:r>
          </w:p>
        </w:tc>
        <w:tc>
          <w:tcPr>
            <w:tcW w:w="6700" w:type="dxa"/>
          </w:tcPr>
          <w:p w:rsidR="00F76A76" w:rsidRPr="00A76703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A76703">
              <w:rPr>
                <w:color w:val="000000"/>
              </w:rPr>
              <w:t>Общий объем финансирования му</w:t>
            </w:r>
            <w:r>
              <w:rPr>
                <w:color w:val="000000"/>
              </w:rPr>
              <w:t>ниципальной программы на 2022-2027</w:t>
            </w:r>
            <w:r w:rsidRPr="00A76703">
              <w:rPr>
                <w:color w:val="000000"/>
              </w:rPr>
              <w:t xml:space="preserve">  годы составляет </w:t>
            </w:r>
            <w:r>
              <w:rPr>
                <w:color w:val="000000"/>
              </w:rPr>
              <w:t xml:space="preserve">– </w:t>
            </w:r>
            <w:r>
              <w:rPr>
                <w:b/>
                <w:color w:val="000000"/>
              </w:rPr>
              <w:t>124 437,2</w:t>
            </w:r>
            <w:r w:rsidRPr="0088652F">
              <w:rPr>
                <w:b/>
                <w:color w:val="000000"/>
              </w:rPr>
              <w:t xml:space="preserve"> тыс. руб</w:t>
            </w:r>
            <w:r w:rsidRPr="00A76703">
              <w:rPr>
                <w:color w:val="000000"/>
              </w:rPr>
              <w:t>., в том числе:</w:t>
            </w:r>
          </w:p>
          <w:p w:rsidR="00F76A76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A76703">
              <w:rPr>
                <w:color w:val="000000"/>
              </w:rPr>
              <w:t xml:space="preserve">- за счет </w:t>
            </w:r>
            <w:r>
              <w:rPr>
                <w:color w:val="000000"/>
              </w:rPr>
              <w:t>средств местного бюджета – 24 262,0</w:t>
            </w:r>
            <w:r w:rsidRPr="00A76703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;</w:t>
            </w:r>
          </w:p>
          <w:p w:rsidR="00F76A76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>
              <w:rPr>
                <w:color w:val="000000"/>
              </w:rPr>
              <w:t>- за счет федерального бюджета – 99 569,9 тыс. руб.;</w:t>
            </w:r>
          </w:p>
          <w:p w:rsidR="00F76A76" w:rsidRPr="00A76703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>
              <w:rPr>
                <w:color w:val="000000"/>
              </w:rPr>
              <w:t>- за счет областного бюджета – 605,3</w:t>
            </w:r>
            <w:r w:rsidRPr="004C4A81">
              <w:rPr>
                <w:color w:val="000000"/>
              </w:rPr>
              <w:t xml:space="preserve"> тыс. руб.</w:t>
            </w:r>
          </w:p>
          <w:p w:rsidR="00F76A76" w:rsidRPr="006B1163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  <w:sz w:val="16"/>
                <w:szCs w:val="16"/>
              </w:rPr>
            </w:pPr>
          </w:p>
          <w:p w:rsidR="00F76A76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2022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>
              <w:rPr>
                <w:color w:val="000000"/>
              </w:rPr>
              <w:t>. – 123 187,2</w:t>
            </w:r>
            <w:r w:rsidRPr="00A76703">
              <w:rPr>
                <w:color w:val="000000"/>
              </w:rPr>
              <w:t xml:space="preserve"> тыс. руб., в том числе:</w:t>
            </w:r>
          </w:p>
          <w:p w:rsidR="00F76A76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A76703">
              <w:rPr>
                <w:b/>
                <w:color w:val="000000"/>
              </w:rPr>
              <w:t>Подпрограмма 1</w:t>
            </w:r>
            <w:r>
              <w:rPr>
                <w:color w:val="000000"/>
              </w:rPr>
              <w:t>–  0,0 тыс. руб.,</w:t>
            </w:r>
          </w:p>
          <w:p w:rsidR="00F76A76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A76703">
              <w:rPr>
                <w:b/>
                <w:color w:val="000000"/>
              </w:rPr>
              <w:t>Подпрограмма 2</w:t>
            </w:r>
            <w:r>
              <w:rPr>
                <w:color w:val="000000"/>
              </w:rPr>
              <w:t xml:space="preserve"> – 123 187,2</w:t>
            </w:r>
            <w:r w:rsidRPr="00A76703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,</w:t>
            </w:r>
          </w:p>
          <w:p w:rsidR="00F76A76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>
              <w:rPr>
                <w:color w:val="000000"/>
              </w:rPr>
              <w:t>- за счет средств местного бюджета –23 012,0 тыс. руб.;</w:t>
            </w:r>
          </w:p>
          <w:p w:rsidR="00F76A76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628B9">
              <w:rPr>
                <w:color w:val="000000"/>
              </w:rPr>
              <w:t>- за счет средс</w:t>
            </w:r>
            <w:r>
              <w:rPr>
                <w:color w:val="000000"/>
              </w:rPr>
              <w:t>тв федерального бюджета – 99 569,9</w:t>
            </w:r>
            <w:r w:rsidRPr="008628B9">
              <w:rPr>
                <w:color w:val="000000"/>
              </w:rPr>
              <w:t xml:space="preserve"> тыс. руб.,</w:t>
            </w:r>
          </w:p>
          <w:p w:rsidR="00F76A76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4C4A81">
              <w:rPr>
                <w:color w:val="000000"/>
              </w:rPr>
              <w:t>- за счет областного бюджета – 605,3 тыс. руб.</w:t>
            </w:r>
          </w:p>
          <w:p w:rsidR="00F76A76" w:rsidRPr="00A76703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3</w:t>
            </w:r>
            <w:r>
              <w:rPr>
                <w:color w:val="000000"/>
              </w:rPr>
              <w:t xml:space="preserve"> –  0,00 тыс. руб.</w:t>
            </w:r>
          </w:p>
          <w:p w:rsidR="00F76A76" w:rsidRPr="006B1163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  <w:sz w:val="16"/>
                <w:szCs w:val="16"/>
              </w:rPr>
            </w:pPr>
          </w:p>
          <w:p w:rsidR="00F76A76" w:rsidRPr="00A76703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2023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>
              <w:rPr>
                <w:color w:val="000000"/>
              </w:rPr>
              <w:t>. – 1 000</w:t>
            </w:r>
            <w:r w:rsidRPr="00A76703">
              <w:rPr>
                <w:color w:val="000000"/>
              </w:rPr>
              <w:t>,00 тыс. руб., в том числе:</w:t>
            </w:r>
          </w:p>
          <w:p w:rsidR="00F76A76" w:rsidRDefault="00F76A76" w:rsidP="00425396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A76703">
              <w:rPr>
                <w:b/>
                <w:color w:val="000000"/>
              </w:rPr>
              <w:t>Подпрограмма 1</w:t>
            </w:r>
            <w:r>
              <w:rPr>
                <w:color w:val="000000"/>
              </w:rPr>
              <w:t>– 0,00 тыс. руб.,</w:t>
            </w:r>
          </w:p>
          <w:p w:rsidR="00F76A76" w:rsidRDefault="00F76A76" w:rsidP="00425396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2</w:t>
            </w:r>
            <w:r>
              <w:rPr>
                <w:color w:val="000000"/>
              </w:rPr>
              <w:t xml:space="preserve"> – 500,00 тыс. руб.,</w:t>
            </w:r>
          </w:p>
          <w:p w:rsidR="00F76A76" w:rsidRPr="00425396" w:rsidRDefault="00F76A76" w:rsidP="00425396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3</w:t>
            </w:r>
            <w:r>
              <w:rPr>
                <w:color w:val="000000"/>
              </w:rPr>
              <w:t xml:space="preserve"> – 500,00 тыс. руб.</w:t>
            </w:r>
          </w:p>
          <w:p w:rsidR="00F76A76" w:rsidRPr="00A76703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F76A76" w:rsidRDefault="00F76A76" w:rsidP="00425396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2024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 w:rsidRPr="00A76703">
              <w:rPr>
                <w:color w:val="000000"/>
              </w:rPr>
              <w:t xml:space="preserve">. – </w:t>
            </w:r>
            <w:r>
              <w:rPr>
                <w:color w:val="000000"/>
              </w:rPr>
              <w:t>250,00 тыс. руб., в том числе:</w:t>
            </w:r>
          </w:p>
          <w:p w:rsidR="00F76A76" w:rsidRPr="00425396" w:rsidRDefault="00F76A76" w:rsidP="00425396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1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руб.,</w:t>
            </w:r>
          </w:p>
          <w:p w:rsidR="00F76A76" w:rsidRPr="00425396" w:rsidRDefault="00F76A76" w:rsidP="00425396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2</w:t>
            </w:r>
            <w:r>
              <w:rPr>
                <w:color w:val="000000"/>
              </w:rPr>
              <w:t xml:space="preserve"> – 25</w:t>
            </w:r>
            <w:r w:rsidRPr="00425396">
              <w:rPr>
                <w:color w:val="000000"/>
              </w:rPr>
              <w:t>0,00 тыс. руб.,</w:t>
            </w:r>
          </w:p>
          <w:p w:rsidR="00F76A76" w:rsidRDefault="00F76A76" w:rsidP="00425396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3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</w:t>
            </w:r>
          </w:p>
          <w:p w:rsidR="00F76A76" w:rsidRPr="006B1163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b/>
                <w:color w:val="000000"/>
                <w:sz w:val="16"/>
                <w:szCs w:val="16"/>
              </w:rPr>
            </w:pPr>
          </w:p>
          <w:p w:rsidR="00F76A76" w:rsidRPr="00A76703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2025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>
              <w:rPr>
                <w:color w:val="000000"/>
              </w:rPr>
              <w:t xml:space="preserve">. – </w:t>
            </w:r>
            <w:r w:rsidRPr="00A76703">
              <w:rPr>
                <w:color w:val="000000"/>
              </w:rPr>
              <w:t>0,00 тыс. руб., в том числе:</w:t>
            </w:r>
          </w:p>
          <w:p w:rsidR="00F76A76" w:rsidRPr="00425396" w:rsidRDefault="00F76A76" w:rsidP="00425396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Подпрограмма 1 – </w:t>
            </w:r>
            <w:r w:rsidRPr="00425396">
              <w:rPr>
                <w:color w:val="000000"/>
              </w:rPr>
              <w:t>0,00 тыс. руб.,</w:t>
            </w:r>
          </w:p>
          <w:p w:rsidR="00F76A76" w:rsidRPr="00425396" w:rsidRDefault="00F76A76" w:rsidP="00425396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Подпрограмма 2 – </w:t>
            </w:r>
            <w:r w:rsidRPr="00425396">
              <w:rPr>
                <w:color w:val="000000"/>
              </w:rPr>
              <w:t>0,00 тыс. руб.,</w:t>
            </w:r>
          </w:p>
          <w:p w:rsidR="00F76A76" w:rsidRPr="00425396" w:rsidRDefault="00F76A76" w:rsidP="00425396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Подпрограмма 3 – </w:t>
            </w:r>
            <w:r w:rsidRPr="00425396">
              <w:rPr>
                <w:color w:val="000000"/>
              </w:rPr>
              <w:t>0,00 тыс. руб.</w:t>
            </w:r>
          </w:p>
          <w:p w:rsidR="00F76A76" w:rsidRPr="006B1163" w:rsidRDefault="00F76A76" w:rsidP="00425396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b/>
                <w:color w:val="000000"/>
                <w:sz w:val="16"/>
                <w:szCs w:val="16"/>
              </w:rPr>
            </w:pPr>
          </w:p>
          <w:p w:rsidR="00F76A76" w:rsidRPr="00A76703" w:rsidRDefault="00F76A76" w:rsidP="00425396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2026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>
              <w:rPr>
                <w:color w:val="000000"/>
              </w:rPr>
              <w:t xml:space="preserve">. – </w:t>
            </w:r>
            <w:r w:rsidRPr="00A76703">
              <w:rPr>
                <w:color w:val="000000"/>
              </w:rPr>
              <w:t>0,00 тыс. руб., в том числе:</w:t>
            </w:r>
          </w:p>
          <w:p w:rsidR="00F76A76" w:rsidRDefault="00F76A76" w:rsidP="00425396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1</w:t>
            </w:r>
            <w:r>
              <w:rPr>
                <w:color w:val="000000"/>
              </w:rPr>
              <w:t xml:space="preserve"> – 0,00 тыс. руб.,</w:t>
            </w:r>
          </w:p>
          <w:p w:rsidR="00F76A76" w:rsidRPr="00425396" w:rsidRDefault="00F76A76" w:rsidP="00425396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2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руб.,</w:t>
            </w:r>
          </w:p>
          <w:p w:rsidR="00F76A76" w:rsidRPr="00A76703" w:rsidRDefault="00F76A76" w:rsidP="00425396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3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</w:t>
            </w:r>
          </w:p>
          <w:p w:rsidR="00F76A76" w:rsidRPr="006B1163" w:rsidRDefault="00F76A76" w:rsidP="0097426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  <w:sz w:val="16"/>
                <w:szCs w:val="16"/>
              </w:rPr>
            </w:pPr>
          </w:p>
          <w:p w:rsidR="00F76A76" w:rsidRDefault="00F76A76" w:rsidP="00425396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b/>
                  <w:color w:val="000000"/>
                </w:rPr>
                <w:t>2027</w:t>
              </w:r>
              <w:r w:rsidRPr="00A76703">
                <w:rPr>
                  <w:b/>
                  <w:color w:val="000000"/>
                </w:rPr>
                <w:t xml:space="preserve"> г</w:t>
              </w:r>
            </w:smartTag>
            <w:r>
              <w:rPr>
                <w:color w:val="000000"/>
              </w:rPr>
              <w:t xml:space="preserve">. – </w:t>
            </w:r>
            <w:r w:rsidRPr="00A76703">
              <w:rPr>
                <w:color w:val="000000"/>
              </w:rPr>
              <w:t>0,00 тыс. руб., в том числе:</w:t>
            </w:r>
          </w:p>
          <w:p w:rsidR="00F76A76" w:rsidRPr="00425396" w:rsidRDefault="00F76A76" w:rsidP="00425396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1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руб.,</w:t>
            </w:r>
          </w:p>
          <w:p w:rsidR="00F76A76" w:rsidRPr="00425396" w:rsidRDefault="00F76A76" w:rsidP="00425396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2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руб.,</w:t>
            </w:r>
          </w:p>
          <w:p w:rsidR="00F76A76" w:rsidRPr="006B1163" w:rsidRDefault="00F76A76" w:rsidP="006B116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5396">
              <w:rPr>
                <w:b/>
                <w:color w:val="000000"/>
              </w:rPr>
              <w:t>Подпрограмма 3</w:t>
            </w:r>
            <w:r>
              <w:rPr>
                <w:color w:val="000000"/>
              </w:rPr>
              <w:t xml:space="preserve"> – </w:t>
            </w:r>
            <w:r w:rsidRPr="00425396">
              <w:rPr>
                <w:color w:val="000000"/>
              </w:rPr>
              <w:t>0,00 тыс. руб</w:t>
            </w:r>
          </w:p>
        </w:tc>
      </w:tr>
    </w:tbl>
    <w:p w:rsidR="00F76A76" w:rsidRPr="00802BF4" w:rsidRDefault="00F76A76" w:rsidP="00802BF4">
      <w:pPr>
        <w:pStyle w:val="western"/>
        <w:shd w:val="clear" w:color="auto" w:fill="FFFFFF"/>
        <w:spacing w:before="0" w:beforeAutospacing="0" w:after="0" w:afterAutospacing="0" w:line="240" w:lineRule="atLeast"/>
        <w:jc w:val="right"/>
        <w:rPr>
          <w:bCs/>
          <w:color w:val="000000"/>
        </w:rPr>
      </w:pPr>
      <w:r w:rsidRPr="00802BF4">
        <w:rPr>
          <w:bCs/>
          <w:color w:val="000000"/>
        </w:rPr>
        <w:t>».</w:t>
      </w:r>
    </w:p>
    <w:p w:rsidR="00F76A76" w:rsidRPr="009847B2" w:rsidRDefault="00F76A76" w:rsidP="00802BF4">
      <w:pPr>
        <w:pStyle w:val="western"/>
        <w:shd w:val="clear" w:color="auto" w:fill="FFFFFF"/>
        <w:spacing w:line="360" w:lineRule="auto"/>
        <w:ind w:firstLine="708"/>
        <w:jc w:val="both"/>
        <w:rPr>
          <w:bCs/>
          <w:color w:val="000000"/>
        </w:rPr>
      </w:pPr>
      <w:r>
        <w:rPr>
          <w:bCs/>
          <w:color w:val="000000"/>
        </w:rPr>
        <w:t>1.2</w:t>
      </w:r>
      <w:r w:rsidRPr="009847B2">
        <w:rPr>
          <w:bCs/>
          <w:color w:val="000000"/>
        </w:rPr>
        <w:t>. Главу 3 «Объем финансовых ресурсов, необходимый для реализации подпрограммы» Подраздела II Подпрограммы 2 «Комплексное благоустройство территорий общего пользования города Ржева Тверской области» Раздела III Муниципальной программы города Ржева Тверской области «Формирование современной городской среды города</w:t>
      </w:r>
      <w:r>
        <w:rPr>
          <w:bCs/>
          <w:color w:val="000000"/>
        </w:rPr>
        <w:t xml:space="preserve"> Ржева Тверской области» на 2022</w:t>
      </w:r>
      <w:r w:rsidRPr="009847B2">
        <w:rPr>
          <w:bCs/>
          <w:color w:val="000000"/>
        </w:rPr>
        <w:t>-2</w:t>
      </w:r>
      <w:r>
        <w:rPr>
          <w:bCs/>
          <w:color w:val="000000"/>
        </w:rPr>
        <w:t>027</w:t>
      </w:r>
      <w:r w:rsidRPr="009847B2">
        <w:rPr>
          <w:bCs/>
          <w:color w:val="000000"/>
        </w:rPr>
        <w:t xml:space="preserve"> годы изложить в новой редакции:</w:t>
      </w:r>
    </w:p>
    <w:p w:rsidR="00F76A76" w:rsidRPr="00110FC2" w:rsidRDefault="00F76A76" w:rsidP="00F34274">
      <w:pPr>
        <w:pStyle w:val="western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</w:rPr>
      </w:pPr>
      <w:r>
        <w:rPr>
          <w:b/>
          <w:bCs/>
          <w:color w:val="000000"/>
        </w:rPr>
        <w:t>«</w:t>
      </w:r>
      <w:r w:rsidRPr="00110FC2">
        <w:rPr>
          <w:b/>
          <w:bCs/>
          <w:color w:val="000000"/>
        </w:rPr>
        <w:t>Глава 3</w:t>
      </w:r>
      <w:r>
        <w:rPr>
          <w:b/>
          <w:bCs/>
          <w:color w:val="000000"/>
        </w:rPr>
        <w:t xml:space="preserve">. </w:t>
      </w:r>
      <w:r w:rsidRPr="00110FC2">
        <w:rPr>
          <w:b/>
          <w:bCs/>
          <w:color w:val="000000"/>
        </w:rPr>
        <w:t>Объем финансовых ресурсов,</w:t>
      </w:r>
    </w:p>
    <w:p w:rsidR="00F76A76" w:rsidRPr="00110FC2" w:rsidRDefault="00F76A76" w:rsidP="00F34274">
      <w:pPr>
        <w:pStyle w:val="western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</w:rPr>
      </w:pPr>
      <w:r w:rsidRPr="00110FC2">
        <w:rPr>
          <w:b/>
          <w:bCs/>
          <w:color w:val="000000"/>
        </w:rPr>
        <w:t>необходимый для реализации подпрограммы</w:t>
      </w:r>
    </w:p>
    <w:p w:rsidR="00F76A76" w:rsidRPr="00802BF4" w:rsidRDefault="00F76A76" w:rsidP="002E48D1">
      <w:pPr>
        <w:pStyle w:val="western"/>
        <w:shd w:val="clear" w:color="auto" w:fill="FFFFFF"/>
        <w:spacing w:before="0" w:beforeAutospacing="0" w:after="0" w:afterAutospacing="0" w:line="240" w:lineRule="atLeast"/>
        <w:ind w:firstLine="709"/>
        <w:jc w:val="center"/>
        <w:rPr>
          <w:color w:val="000000"/>
          <w:sz w:val="16"/>
          <w:szCs w:val="16"/>
        </w:rPr>
      </w:pPr>
    </w:p>
    <w:p w:rsidR="00F76A76" w:rsidRPr="00AF3D5C" w:rsidRDefault="00F76A76" w:rsidP="002E48D1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F3D5C">
        <w:rPr>
          <w:color w:val="000000"/>
        </w:rPr>
        <w:t xml:space="preserve">Общий объем бюджетных ассигнований на реализацию подпрограммы 2 «Комплексное благоустройство </w:t>
      </w:r>
      <w:r w:rsidRPr="00AF3D5C">
        <w:rPr>
          <w:rStyle w:val="s2"/>
          <w:color w:val="000000"/>
        </w:rPr>
        <w:t xml:space="preserve">территорий общего пользования города Ржева Тверской области» </w:t>
      </w:r>
      <w:r w:rsidRPr="00AF3D5C">
        <w:rPr>
          <w:color w:val="000000"/>
        </w:rPr>
        <w:t xml:space="preserve">составляет   </w:t>
      </w:r>
      <w:r w:rsidRPr="00821E36">
        <w:rPr>
          <w:b/>
          <w:color w:val="000000"/>
        </w:rPr>
        <w:t>123937,2</w:t>
      </w:r>
      <w:r>
        <w:rPr>
          <w:b/>
          <w:color w:val="000000"/>
        </w:rPr>
        <w:t xml:space="preserve"> </w:t>
      </w:r>
      <w:r w:rsidRPr="00AF3D5C">
        <w:rPr>
          <w:color w:val="000000"/>
        </w:rPr>
        <w:t>тыс. руб.</w:t>
      </w:r>
    </w:p>
    <w:p w:rsidR="00F76A76" w:rsidRDefault="00F76A76" w:rsidP="002E48D1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F3D5C">
        <w:rPr>
          <w:color w:val="000000"/>
        </w:rPr>
        <w:t xml:space="preserve">Объем бюджетных ассигнований, необходимый для реализации подпрограммы 2 «Комплексное благоустройство </w:t>
      </w:r>
      <w:r w:rsidRPr="00AF3D5C">
        <w:rPr>
          <w:rStyle w:val="s2"/>
          <w:color w:val="000000"/>
        </w:rPr>
        <w:t xml:space="preserve">территорий общего пользования города Ржева Тверской области», </w:t>
      </w:r>
      <w:r w:rsidRPr="00AF3D5C">
        <w:rPr>
          <w:color w:val="000000"/>
        </w:rPr>
        <w:t>в разрезе задач по годам реализации</w:t>
      </w:r>
      <w:r w:rsidRPr="00110FC2">
        <w:rPr>
          <w:color w:val="000000"/>
        </w:rPr>
        <w:t xml:space="preserve"> муниципальной</w:t>
      </w:r>
      <w:r>
        <w:rPr>
          <w:color w:val="000000"/>
        </w:rPr>
        <w:t xml:space="preserve"> программы приведен в таблице 5.</w:t>
      </w:r>
    </w:p>
    <w:p w:rsidR="00F76A76" w:rsidRPr="00802BF4" w:rsidRDefault="00F76A76" w:rsidP="002E48D1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16"/>
          <w:szCs w:val="16"/>
        </w:rPr>
      </w:pPr>
    </w:p>
    <w:p w:rsidR="00F76A76" w:rsidRPr="00802BF4" w:rsidRDefault="00F76A76" w:rsidP="009847B2">
      <w:pPr>
        <w:pStyle w:val="p15"/>
        <w:shd w:val="clear" w:color="auto" w:fill="FFFFFF"/>
        <w:spacing w:before="0" w:beforeAutospacing="0" w:after="0" w:afterAutospacing="0" w:line="240" w:lineRule="atLeast"/>
        <w:jc w:val="right"/>
        <w:rPr>
          <w:color w:val="000000"/>
        </w:rPr>
      </w:pPr>
      <w:r w:rsidRPr="00802BF4">
        <w:rPr>
          <w:color w:val="000000"/>
        </w:rPr>
        <w:t>Таблица 5</w:t>
      </w:r>
    </w:p>
    <w:tbl>
      <w:tblPr>
        <w:tblpPr w:leftFromText="180" w:rightFromText="180" w:vertAnchor="text" w:horzAnchor="margin" w:tblpXSpec="center" w:tblpY="85"/>
        <w:tblOverlap w:val="never"/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8"/>
        <w:gridCol w:w="2003"/>
        <w:gridCol w:w="2697"/>
        <w:gridCol w:w="2410"/>
        <w:gridCol w:w="1307"/>
      </w:tblGrid>
      <w:tr w:rsidR="00F76A76" w:rsidRPr="000C5161" w:rsidTr="00802BF4">
        <w:trPr>
          <w:trHeight w:val="350"/>
        </w:trPr>
        <w:tc>
          <w:tcPr>
            <w:tcW w:w="1708" w:type="dxa"/>
            <w:vMerge w:val="restart"/>
          </w:tcPr>
          <w:p w:rsidR="00F76A76" w:rsidRPr="000C5161" w:rsidRDefault="00F76A76" w:rsidP="0097426C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F76A76" w:rsidRPr="000C5161" w:rsidRDefault="00F76A76" w:rsidP="0097426C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:rsidR="00F76A76" w:rsidRPr="000C5161" w:rsidRDefault="00F76A76" w:rsidP="0097426C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Годы реализации</w:t>
            </w:r>
          </w:p>
          <w:p w:rsidR="00F76A76" w:rsidRPr="000C5161" w:rsidRDefault="00F76A76" w:rsidP="0097426C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муниципальной</w:t>
            </w:r>
          </w:p>
          <w:p w:rsidR="00F76A76" w:rsidRPr="000C5161" w:rsidRDefault="00F76A76" w:rsidP="0097426C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программы</w:t>
            </w:r>
          </w:p>
        </w:tc>
        <w:tc>
          <w:tcPr>
            <w:tcW w:w="7110" w:type="dxa"/>
            <w:gridSpan w:val="3"/>
          </w:tcPr>
          <w:p w:rsidR="00F76A76" w:rsidRPr="000C5161" w:rsidRDefault="00F76A76" w:rsidP="0097426C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 xml:space="preserve">Объем бюджетных ассигнований, выделенный на реализацию подпрограммы 2 «Комплексное благоустройство </w:t>
            </w:r>
            <w:r w:rsidRPr="000C5161">
              <w:rPr>
                <w:rStyle w:val="s2"/>
                <w:color w:val="000000"/>
                <w:sz w:val="22"/>
                <w:szCs w:val="22"/>
              </w:rPr>
              <w:t>территорий общего пользования города Ржева Тверской области», тыс. руб.</w:t>
            </w:r>
          </w:p>
        </w:tc>
        <w:tc>
          <w:tcPr>
            <w:tcW w:w="1307" w:type="dxa"/>
            <w:vMerge w:val="restart"/>
          </w:tcPr>
          <w:p w:rsidR="00F76A76" w:rsidRPr="000C5161" w:rsidRDefault="00F76A76" w:rsidP="000C5161">
            <w:pPr>
              <w:pStyle w:val="p15"/>
              <w:spacing w:after="0"/>
              <w:jc w:val="center"/>
              <w:rPr>
                <w:sz w:val="22"/>
                <w:szCs w:val="22"/>
              </w:rPr>
            </w:pPr>
            <w:r w:rsidRPr="000C5161">
              <w:rPr>
                <w:b/>
                <w:color w:val="000000"/>
                <w:sz w:val="22"/>
                <w:szCs w:val="22"/>
              </w:rPr>
              <w:t>Итого, тыс. руб.</w:t>
            </w:r>
          </w:p>
        </w:tc>
      </w:tr>
      <w:tr w:rsidR="00F76A76" w:rsidRPr="000C5161" w:rsidTr="00802BF4">
        <w:trPr>
          <w:trHeight w:val="557"/>
        </w:trPr>
        <w:tc>
          <w:tcPr>
            <w:tcW w:w="1708" w:type="dxa"/>
            <w:vMerge/>
          </w:tcPr>
          <w:p w:rsidR="00F76A76" w:rsidRPr="000C5161" w:rsidRDefault="00F76A76" w:rsidP="0097426C">
            <w:pPr>
              <w:pStyle w:val="p15"/>
              <w:spacing w:before="0" w:beforeAutospacing="0" w:after="0" w:afterAutospacing="0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</w:tcPr>
          <w:p w:rsidR="00F76A76" w:rsidRPr="00251F11" w:rsidRDefault="00F76A76" w:rsidP="00802BF4">
            <w:pPr>
              <w:pStyle w:val="p15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251F11">
              <w:rPr>
                <w:rStyle w:val="s2"/>
                <w:color w:val="000000"/>
                <w:sz w:val="20"/>
                <w:szCs w:val="20"/>
              </w:rPr>
              <w:t>Задача 1</w:t>
            </w:r>
            <w:r>
              <w:rPr>
                <w:rStyle w:val="s2"/>
                <w:color w:val="000000"/>
                <w:sz w:val="20"/>
                <w:szCs w:val="20"/>
              </w:rPr>
              <w:t xml:space="preserve"> </w:t>
            </w:r>
            <w:r w:rsidRPr="00251F11">
              <w:rPr>
                <w:rStyle w:val="s2"/>
                <w:color w:val="000000"/>
                <w:sz w:val="20"/>
                <w:szCs w:val="20"/>
              </w:rPr>
              <w:t>«Повышение уровня благоустройства территорий общего пользования города Ржева Тверской области»</w:t>
            </w:r>
          </w:p>
        </w:tc>
        <w:tc>
          <w:tcPr>
            <w:tcW w:w="2697" w:type="dxa"/>
          </w:tcPr>
          <w:p w:rsidR="00F76A76" w:rsidRPr="00251F11" w:rsidRDefault="00F76A76" w:rsidP="0097426C">
            <w:pPr>
              <w:pStyle w:val="p15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rStyle w:val="s2"/>
                <w:color w:val="000000"/>
                <w:sz w:val="20"/>
                <w:szCs w:val="20"/>
              </w:rPr>
            </w:pPr>
            <w:r w:rsidRPr="00251F11">
              <w:rPr>
                <w:rStyle w:val="s2"/>
                <w:color w:val="000000"/>
                <w:sz w:val="20"/>
                <w:szCs w:val="20"/>
              </w:rPr>
              <w:t>Задача 2 «Повышение уровня вовлеченности заинтересованных граждан и организаций в реализацию мероприятий по благоустройству территорий общего пользования города Ржева Тверской области»</w:t>
            </w:r>
          </w:p>
        </w:tc>
        <w:tc>
          <w:tcPr>
            <w:tcW w:w="2410" w:type="dxa"/>
          </w:tcPr>
          <w:p w:rsidR="00F76A76" w:rsidRPr="00251F11" w:rsidRDefault="00F76A76" w:rsidP="00802BF4">
            <w:pPr>
              <w:pStyle w:val="p15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251F11">
              <w:rPr>
                <w:rStyle w:val="s2"/>
                <w:color w:val="000000"/>
                <w:sz w:val="20"/>
                <w:szCs w:val="20"/>
              </w:rPr>
              <w:t>Задача 3</w:t>
            </w:r>
            <w:r>
              <w:rPr>
                <w:rStyle w:val="s2"/>
                <w:color w:val="000000"/>
                <w:sz w:val="20"/>
                <w:szCs w:val="20"/>
              </w:rPr>
              <w:t xml:space="preserve"> </w:t>
            </w:r>
            <w:r w:rsidRPr="00251F11">
              <w:rPr>
                <w:rStyle w:val="s2"/>
                <w:color w:val="000000"/>
                <w:sz w:val="20"/>
                <w:szCs w:val="20"/>
              </w:rPr>
              <w:t>«Реализация федерального проекта «Формирование комфортной городской среды» в рамках национального проекта «Жилье и городская среда»</w:t>
            </w:r>
          </w:p>
        </w:tc>
        <w:tc>
          <w:tcPr>
            <w:tcW w:w="1307" w:type="dxa"/>
            <w:vMerge/>
          </w:tcPr>
          <w:p w:rsidR="00F76A76" w:rsidRPr="000C5161" w:rsidRDefault="00F76A76" w:rsidP="0097426C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F76A76" w:rsidRPr="000C5161" w:rsidTr="00802BF4">
        <w:tc>
          <w:tcPr>
            <w:tcW w:w="1708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003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578</w:t>
            </w:r>
            <w:r w:rsidRPr="000C5161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2697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410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122609,2</w:t>
            </w:r>
          </w:p>
        </w:tc>
        <w:tc>
          <w:tcPr>
            <w:tcW w:w="1307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123187,2</w:t>
            </w:r>
          </w:p>
        </w:tc>
      </w:tr>
      <w:tr w:rsidR="00F76A76" w:rsidRPr="000C5161" w:rsidTr="00802BF4">
        <w:tc>
          <w:tcPr>
            <w:tcW w:w="1708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003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E7B2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697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410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  <w:r w:rsidRPr="00DE7B2B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F76A76" w:rsidRPr="000C5161" w:rsidTr="00802BF4">
        <w:tc>
          <w:tcPr>
            <w:tcW w:w="1708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003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E7B2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697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410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  <w:r w:rsidRPr="00DE7B2B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F76A76" w:rsidRPr="000C5161" w:rsidTr="00802BF4">
        <w:tc>
          <w:tcPr>
            <w:tcW w:w="1708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003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697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410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0C516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F76A76" w:rsidRPr="000C5161" w:rsidTr="00802BF4">
        <w:tc>
          <w:tcPr>
            <w:tcW w:w="1708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003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697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410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DE7B2B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F76A76" w:rsidRPr="000C5161" w:rsidTr="00802BF4">
        <w:tc>
          <w:tcPr>
            <w:tcW w:w="1708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2003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697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410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0C516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07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DE7B2B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F76A76" w:rsidRPr="00EE4A75" w:rsidTr="00802BF4">
        <w:tc>
          <w:tcPr>
            <w:tcW w:w="1708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0C5161">
              <w:rPr>
                <w:b/>
                <w:color w:val="000000"/>
                <w:sz w:val="22"/>
                <w:szCs w:val="22"/>
              </w:rPr>
              <w:t>ВСЕГО</w:t>
            </w:r>
            <w:r>
              <w:rPr>
                <w:b/>
                <w:color w:val="000000"/>
                <w:sz w:val="22"/>
                <w:szCs w:val="22"/>
              </w:rPr>
              <w:t>, тыс.руб.</w:t>
            </w:r>
          </w:p>
        </w:tc>
        <w:tc>
          <w:tcPr>
            <w:tcW w:w="2003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578</w:t>
            </w:r>
            <w:r w:rsidRPr="000C5161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2697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410" w:type="dxa"/>
          </w:tcPr>
          <w:p w:rsidR="00F76A76" w:rsidRPr="000C5161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123 359,2</w:t>
            </w:r>
          </w:p>
        </w:tc>
        <w:tc>
          <w:tcPr>
            <w:tcW w:w="1307" w:type="dxa"/>
          </w:tcPr>
          <w:p w:rsidR="00F76A76" w:rsidRPr="00EE4A75" w:rsidRDefault="00F76A76" w:rsidP="000C5161">
            <w:pPr>
              <w:pStyle w:val="p15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  <w:r>
              <w:rPr>
                <w:b/>
                <w:color w:val="000000"/>
                <w:sz w:val="22"/>
                <w:szCs w:val="22"/>
              </w:rPr>
              <w:t>123937,2</w:t>
            </w:r>
          </w:p>
        </w:tc>
      </w:tr>
    </w:tbl>
    <w:p w:rsidR="00F76A76" w:rsidRDefault="00F76A76" w:rsidP="00802BF4">
      <w:pPr>
        <w:pStyle w:val="NoSpacing"/>
        <w:ind w:firstLine="567"/>
        <w:jc w:val="right"/>
        <w:rPr>
          <w:rFonts w:ascii="Times New Roman" w:hAnsi="Times New Roman"/>
          <w:sz w:val="24"/>
          <w:szCs w:val="24"/>
        </w:rPr>
      </w:pPr>
      <w:r w:rsidRPr="00802BF4">
        <w:rPr>
          <w:rFonts w:ascii="Times New Roman" w:hAnsi="Times New Roman"/>
          <w:sz w:val="24"/>
          <w:szCs w:val="24"/>
        </w:rPr>
        <w:t>».</w:t>
      </w:r>
    </w:p>
    <w:p w:rsidR="00F76A76" w:rsidRPr="00802BF4" w:rsidRDefault="00F76A76" w:rsidP="00802BF4">
      <w:pPr>
        <w:pStyle w:val="NoSpacing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F76A76" w:rsidRDefault="00F76A76" w:rsidP="00802BF4">
      <w:pPr>
        <w:pStyle w:val="p1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1.3</w:t>
      </w:r>
      <w:r w:rsidRPr="00045E82"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t xml:space="preserve"> Решение задачи 3</w:t>
      </w:r>
      <w:r w:rsidRPr="0034224E">
        <w:rPr>
          <w:color w:val="000000"/>
          <w:shd w:val="clear" w:color="auto" w:fill="FFFFFF"/>
        </w:rPr>
        <w:t xml:space="preserve"> Главы 2 «Мероприятия подпрограммы» Подраздела </w:t>
      </w:r>
      <w:r>
        <w:rPr>
          <w:color w:val="000000"/>
          <w:shd w:val="clear" w:color="auto" w:fill="FFFFFF"/>
          <w:lang w:val="en-US"/>
        </w:rPr>
        <w:t>I</w:t>
      </w:r>
      <w:r w:rsidRPr="0034224E">
        <w:rPr>
          <w:color w:val="000000"/>
          <w:shd w:val="clear" w:color="auto" w:fill="FFFFFF"/>
        </w:rPr>
        <w:t xml:space="preserve">I  подпрограммы 2 «Комплексное благоустройство территорий общего пользования города Ржева Тверской области» Раздела III Муниципальной программы города Ржева Тверской области </w:t>
      </w:r>
      <w:r w:rsidRPr="009847B2">
        <w:rPr>
          <w:bCs/>
          <w:color w:val="000000"/>
        </w:rPr>
        <w:t>Формирование современной городской среды города</w:t>
      </w:r>
      <w:r>
        <w:rPr>
          <w:bCs/>
          <w:color w:val="000000"/>
        </w:rPr>
        <w:t xml:space="preserve"> Ржева Тверской области» на 2022</w:t>
      </w:r>
      <w:r w:rsidRPr="009847B2">
        <w:rPr>
          <w:bCs/>
          <w:color w:val="000000"/>
        </w:rPr>
        <w:t>-2</w:t>
      </w:r>
      <w:r>
        <w:rPr>
          <w:bCs/>
          <w:color w:val="000000"/>
        </w:rPr>
        <w:t>027</w:t>
      </w:r>
      <w:r w:rsidRPr="009847B2">
        <w:rPr>
          <w:bCs/>
          <w:color w:val="000000"/>
        </w:rPr>
        <w:t xml:space="preserve"> годы </w:t>
      </w:r>
      <w:r>
        <w:rPr>
          <w:color w:val="000000"/>
          <w:shd w:val="clear" w:color="auto" w:fill="FFFFFF"/>
        </w:rPr>
        <w:t>дополнить пунктами «г», «д</w:t>
      </w:r>
      <w:r w:rsidRPr="0034224E">
        <w:rPr>
          <w:color w:val="000000"/>
          <w:shd w:val="clear" w:color="auto" w:fill="FFFFFF"/>
        </w:rPr>
        <w:t>»</w:t>
      </w:r>
      <w:r>
        <w:rPr>
          <w:color w:val="000000"/>
          <w:shd w:val="clear" w:color="auto" w:fill="FFFFFF"/>
        </w:rPr>
        <w:t>, «е»</w:t>
      </w:r>
      <w:r w:rsidRPr="0034224E">
        <w:rPr>
          <w:color w:val="000000"/>
          <w:shd w:val="clear" w:color="auto" w:fill="FFFFFF"/>
        </w:rPr>
        <w:t xml:space="preserve"> следующего содержания:</w:t>
      </w:r>
    </w:p>
    <w:p w:rsidR="00F76A76" w:rsidRDefault="00F76A76" w:rsidP="00045E82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</w:p>
    <w:p w:rsidR="00F76A76" w:rsidRDefault="00F76A76" w:rsidP="00045E82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г) </w:t>
      </w:r>
      <w:r w:rsidRPr="004C4317">
        <w:rPr>
          <w:b/>
          <w:i/>
          <w:color w:val="000000"/>
          <w:shd w:val="clear" w:color="auto" w:fill="FFFFFF"/>
        </w:rPr>
        <w:t>мероприятие</w:t>
      </w:r>
      <w:r>
        <w:rPr>
          <w:b/>
          <w:i/>
          <w:color w:val="000000"/>
          <w:shd w:val="clear" w:color="auto" w:fill="FFFFFF"/>
        </w:rPr>
        <w:t xml:space="preserve"> </w:t>
      </w:r>
      <w:r w:rsidRPr="004C4317">
        <w:rPr>
          <w:color w:val="000000"/>
          <w:shd w:val="clear" w:color="auto" w:fill="FFFFFF"/>
        </w:rPr>
        <w:t>«</w:t>
      </w:r>
      <w:r>
        <w:rPr>
          <w:color w:val="000000"/>
          <w:shd w:val="clear" w:color="auto" w:fill="FFFFFF"/>
        </w:rPr>
        <w:t>Расходы на поддержку муниципальных программ формирования современной городской среды» (местный бюджет);</w:t>
      </w:r>
    </w:p>
    <w:p w:rsidR="00F76A76" w:rsidRDefault="00F76A76" w:rsidP="004C4317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д) </w:t>
      </w:r>
      <w:r w:rsidRPr="004C4317">
        <w:rPr>
          <w:b/>
          <w:i/>
          <w:color w:val="000000"/>
          <w:shd w:val="clear" w:color="auto" w:fill="FFFFFF"/>
        </w:rPr>
        <w:t>мероприятие</w:t>
      </w:r>
      <w:r>
        <w:rPr>
          <w:b/>
          <w:i/>
          <w:color w:val="000000"/>
          <w:shd w:val="clear" w:color="auto" w:fill="FFFFFF"/>
        </w:rPr>
        <w:t xml:space="preserve"> </w:t>
      </w:r>
      <w:r w:rsidRPr="004C4317">
        <w:rPr>
          <w:color w:val="000000"/>
          <w:shd w:val="clear" w:color="auto" w:fill="FFFFFF"/>
        </w:rPr>
        <w:t>«</w:t>
      </w:r>
      <w:r>
        <w:rPr>
          <w:color w:val="000000"/>
          <w:shd w:val="clear" w:color="auto" w:fill="FFFFFF"/>
        </w:rPr>
        <w:t>Расходы на поддержку муниципальных программ формирования современной городской среды» (федеральный бюджет);</w:t>
      </w:r>
    </w:p>
    <w:p w:rsidR="00F76A76" w:rsidRDefault="00F76A76" w:rsidP="00045E82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е</w:t>
      </w:r>
      <w:r w:rsidRPr="004C4317">
        <w:rPr>
          <w:color w:val="000000"/>
          <w:shd w:val="clear" w:color="auto" w:fill="FFFFFF"/>
        </w:rPr>
        <w:t xml:space="preserve">) </w:t>
      </w:r>
      <w:r w:rsidRPr="004C4317">
        <w:rPr>
          <w:b/>
          <w:i/>
          <w:color w:val="000000"/>
          <w:shd w:val="clear" w:color="auto" w:fill="FFFFFF"/>
        </w:rPr>
        <w:t>мероприятие</w:t>
      </w:r>
      <w:r w:rsidRPr="004C4317">
        <w:rPr>
          <w:color w:val="000000"/>
          <w:shd w:val="clear" w:color="auto" w:fill="FFFFFF"/>
        </w:rPr>
        <w:t xml:space="preserve"> «Расходы на поддержку муниципальных программ формирования современной городской среды»</w:t>
      </w:r>
      <w:r>
        <w:rPr>
          <w:color w:val="000000"/>
          <w:shd w:val="clear" w:color="auto" w:fill="FFFFFF"/>
        </w:rPr>
        <w:t xml:space="preserve"> (областной бюджет).».</w:t>
      </w:r>
    </w:p>
    <w:p w:rsidR="00F76A76" w:rsidRPr="004C4A81" w:rsidRDefault="00F76A76" w:rsidP="00045E82">
      <w:pPr>
        <w:pStyle w:val="p1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</w:p>
    <w:p w:rsidR="00F76A76" w:rsidRPr="00802BF4" w:rsidRDefault="00F76A76" w:rsidP="00802BF4">
      <w:pPr>
        <w:pStyle w:val="p1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r w:rsidRPr="00C337B0">
        <w:rPr>
          <w:shd w:val="clear" w:color="auto" w:fill="FFFFFF"/>
        </w:rPr>
        <w:t>1</w:t>
      </w:r>
      <w:r>
        <w:rPr>
          <w:shd w:val="clear" w:color="auto" w:fill="FFFFFF"/>
        </w:rPr>
        <w:t xml:space="preserve">.4. Приложение 1 к Муниципальной программе </w:t>
      </w:r>
      <w:r w:rsidRPr="00C337B0">
        <w:rPr>
          <w:shd w:val="clear" w:color="auto" w:fill="FFFFFF"/>
        </w:rPr>
        <w:t xml:space="preserve">города Ржева Тверской области «Формирование современной городской среды города Ржева Тверской области» на 2022 </w:t>
      </w:r>
      <w:r>
        <w:rPr>
          <w:shd w:val="clear" w:color="auto" w:fill="FFFFFF"/>
        </w:rPr>
        <w:t>–</w:t>
      </w:r>
      <w:r w:rsidRPr="00C337B0">
        <w:rPr>
          <w:shd w:val="clear" w:color="auto" w:fill="FFFFFF"/>
        </w:rPr>
        <w:t xml:space="preserve"> 2027 годы</w:t>
      </w:r>
      <w:r>
        <w:rPr>
          <w:shd w:val="clear" w:color="auto" w:fill="FFFFFF"/>
        </w:rPr>
        <w:t xml:space="preserve"> изложить в новой редакции. (Приложение).</w:t>
      </w:r>
    </w:p>
    <w:p w:rsidR="00F76A76" w:rsidRPr="00FF70E4" w:rsidRDefault="00F76A76" w:rsidP="00802BF4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F70E4">
        <w:rPr>
          <w:color w:val="000000"/>
          <w:sz w:val="24"/>
          <w:szCs w:val="24"/>
        </w:rPr>
        <w:t>2. Настоящее по</w:t>
      </w:r>
      <w:r>
        <w:rPr>
          <w:color w:val="000000"/>
          <w:sz w:val="24"/>
          <w:szCs w:val="24"/>
        </w:rPr>
        <w:t>становление вступает в силу со дня его подписания, распространяется на правоотношения, возникшие с 31.03.2022, и</w:t>
      </w:r>
      <w:r w:rsidRPr="00FF70E4">
        <w:rPr>
          <w:color w:val="000000"/>
          <w:sz w:val="24"/>
          <w:szCs w:val="24"/>
        </w:rPr>
        <w:t xml:space="preserve"> подлежит размещению на официальном сайте Администрации города Ржева в информационно-телекоммуникационной сети «Интернет».</w:t>
      </w:r>
    </w:p>
    <w:p w:rsidR="00F76A76" w:rsidRDefault="00F76A76" w:rsidP="00802BF4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F70E4">
        <w:rPr>
          <w:color w:val="000000"/>
          <w:sz w:val="24"/>
          <w:szCs w:val="24"/>
        </w:rPr>
        <w:t xml:space="preserve">3. Контроль за исполнением настоящего постановления возложить на </w:t>
      </w:r>
      <w:r>
        <w:rPr>
          <w:color w:val="000000"/>
          <w:sz w:val="24"/>
          <w:szCs w:val="24"/>
        </w:rPr>
        <w:t>исполняющего обязанности з</w:t>
      </w:r>
      <w:r w:rsidRPr="00FF70E4">
        <w:rPr>
          <w:color w:val="000000"/>
          <w:sz w:val="24"/>
          <w:szCs w:val="24"/>
        </w:rPr>
        <w:t>аместителя Гл</w:t>
      </w:r>
      <w:r>
        <w:rPr>
          <w:color w:val="000000"/>
          <w:sz w:val="24"/>
          <w:szCs w:val="24"/>
        </w:rPr>
        <w:t>авы администрации города Ржева Касаткина А.Е.</w:t>
      </w:r>
    </w:p>
    <w:p w:rsidR="00F76A76" w:rsidRPr="00FF70E4" w:rsidRDefault="00F76A76" w:rsidP="00802BF4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</w:p>
    <w:p w:rsidR="00F76A76" w:rsidRPr="00FF70E4" w:rsidRDefault="00F76A76" w:rsidP="00FF70E4">
      <w:pPr>
        <w:ind w:firstLine="709"/>
        <w:jc w:val="both"/>
        <w:rPr>
          <w:color w:val="000000"/>
          <w:sz w:val="24"/>
          <w:szCs w:val="24"/>
        </w:rPr>
      </w:pPr>
    </w:p>
    <w:p w:rsidR="00F76A76" w:rsidRPr="00FF70E4" w:rsidRDefault="00F76A76" w:rsidP="00FF70E4">
      <w:pPr>
        <w:ind w:firstLine="709"/>
        <w:jc w:val="both"/>
        <w:rPr>
          <w:color w:val="000000"/>
          <w:sz w:val="24"/>
          <w:szCs w:val="24"/>
        </w:rPr>
      </w:pPr>
    </w:p>
    <w:p w:rsidR="00F76A76" w:rsidRPr="0006057A" w:rsidRDefault="00F76A76" w:rsidP="00FF70E4">
      <w:pPr>
        <w:ind w:firstLine="709"/>
        <w:jc w:val="both"/>
        <w:rPr>
          <w:color w:val="000000"/>
          <w:sz w:val="24"/>
          <w:szCs w:val="24"/>
        </w:rPr>
      </w:pPr>
      <w:r w:rsidRPr="00FF70E4">
        <w:rPr>
          <w:color w:val="000000"/>
          <w:sz w:val="24"/>
          <w:szCs w:val="24"/>
        </w:rPr>
        <w:t>Глава города Ржева                                                                                         Р.С. Крылов</w:t>
      </w:r>
    </w:p>
    <w:sectPr w:rsidR="00F76A76" w:rsidRPr="0006057A" w:rsidSect="009B0909">
      <w:headerReference w:type="even" r:id="rId9"/>
      <w:headerReference w:type="default" r:id="rId10"/>
      <w:pgSz w:w="11906" w:h="16838"/>
      <w:pgMar w:top="1134" w:right="606" w:bottom="719" w:left="13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A76" w:rsidRDefault="00F76A76" w:rsidP="00A804A5">
      <w:r>
        <w:separator/>
      </w:r>
    </w:p>
  </w:endnote>
  <w:endnote w:type="continuationSeparator" w:id="1">
    <w:p w:rsidR="00F76A76" w:rsidRDefault="00F76A76" w:rsidP="00A80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A76" w:rsidRDefault="00F76A76" w:rsidP="00A804A5">
      <w:r>
        <w:separator/>
      </w:r>
    </w:p>
  </w:footnote>
  <w:footnote w:type="continuationSeparator" w:id="1">
    <w:p w:rsidR="00F76A76" w:rsidRDefault="00F76A76" w:rsidP="00A804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A76" w:rsidRDefault="00F76A76" w:rsidP="00BA30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6A76" w:rsidRDefault="00F76A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A76" w:rsidRDefault="00F76A76" w:rsidP="00BA30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F76A76" w:rsidRDefault="00F76A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5CE2"/>
    <w:multiLevelType w:val="hybridMultilevel"/>
    <w:tmpl w:val="2D92ABC6"/>
    <w:lvl w:ilvl="0" w:tplc="E56E3088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C576CDD"/>
    <w:multiLevelType w:val="hybridMultilevel"/>
    <w:tmpl w:val="30BE6BCA"/>
    <w:lvl w:ilvl="0" w:tplc="E56E3088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C8E1DC9"/>
    <w:multiLevelType w:val="hybridMultilevel"/>
    <w:tmpl w:val="DC7E47CE"/>
    <w:lvl w:ilvl="0" w:tplc="E56E3088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1D752D6"/>
    <w:multiLevelType w:val="multilevel"/>
    <w:tmpl w:val="89BEA4E2"/>
    <w:lvl w:ilvl="0">
      <w:start w:val="1"/>
      <w:numFmt w:val="bullet"/>
      <w:lvlText w:val=""/>
      <w:lvlJc w:val="left"/>
      <w:pPr>
        <w:tabs>
          <w:tab w:val="num" w:pos="5353"/>
        </w:tabs>
        <w:ind w:left="5415" w:hanging="6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32A051B0"/>
    <w:multiLevelType w:val="hybridMultilevel"/>
    <w:tmpl w:val="3FF4F4B0"/>
    <w:lvl w:ilvl="0" w:tplc="07D26EE6">
      <w:start w:val="1"/>
      <w:numFmt w:val="bullet"/>
      <w:lvlText w:val=""/>
      <w:lvlJc w:val="left"/>
      <w:pPr>
        <w:tabs>
          <w:tab w:val="num" w:pos="5353"/>
        </w:tabs>
        <w:ind w:left="5415" w:hanging="62"/>
      </w:pPr>
      <w:rPr>
        <w:rFonts w:ascii="Symbol" w:hAnsi="Symbol" w:hint="default"/>
      </w:rPr>
    </w:lvl>
    <w:lvl w:ilvl="1" w:tplc="07D26EE6">
      <w:start w:val="1"/>
      <w:numFmt w:val="bullet"/>
      <w:lvlText w:val=""/>
      <w:lvlJc w:val="left"/>
      <w:pPr>
        <w:tabs>
          <w:tab w:val="num" w:pos="1789"/>
        </w:tabs>
        <w:ind w:left="1851" w:hanging="62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33E81614"/>
    <w:multiLevelType w:val="multilevel"/>
    <w:tmpl w:val="30BE6BCA"/>
    <w:lvl w:ilvl="0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344C7E0A"/>
    <w:multiLevelType w:val="hybridMultilevel"/>
    <w:tmpl w:val="2E7A5118"/>
    <w:lvl w:ilvl="0" w:tplc="3A88DA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43EE4EC1"/>
    <w:multiLevelType w:val="hybridMultilevel"/>
    <w:tmpl w:val="F3106FAA"/>
    <w:lvl w:ilvl="0" w:tplc="E56E3088">
      <w:start w:val="1"/>
      <w:numFmt w:val="bullet"/>
      <w:lvlText w:val="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FDF6325"/>
    <w:multiLevelType w:val="hybridMultilevel"/>
    <w:tmpl w:val="91E43EAA"/>
    <w:lvl w:ilvl="0" w:tplc="E56E3088">
      <w:start w:val="1"/>
      <w:numFmt w:val="bullet"/>
      <w:lvlText w:val="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6B097A5C"/>
    <w:multiLevelType w:val="multilevel"/>
    <w:tmpl w:val="2D92ABC6"/>
    <w:lvl w:ilvl="0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6C9553DC"/>
    <w:multiLevelType w:val="hybridMultilevel"/>
    <w:tmpl w:val="6C22F17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095634F"/>
    <w:multiLevelType w:val="hybridMultilevel"/>
    <w:tmpl w:val="2914453A"/>
    <w:lvl w:ilvl="0" w:tplc="E56E3088">
      <w:start w:val="1"/>
      <w:numFmt w:val="bullet"/>
      <w:lvlText w:val="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743724DF"/>
    <w:multiLevelType w:val="hybridMultilevel"/>
    <w:tmpl w:val="89BEA4E2"/>
    <w:lvl w:ilvl="0" w:tplc="07D26EE6">
      <w:start w:val="1"/>
      <w:numFmt w:val="bullet"/>
      <w:lvlText w:val=""/>
      <w:lvlJc w:val="left"/>
      <w:pPr>
        <w:tabs>
          <w:tab w:val="num" w:pos="5353"/>
        </w:tabs>
        <w:ind w:left="5415" w:hanging="62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76AC6E29"/>
    <w:multiLevelType w:val="hybridMultilevel"/>
    <w:tmpl w:val="871A7690"/>
    <w:lvl w:ilvl="0" w:tplc="E56E3088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 w:tplc="E56E308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7B7228EA"/>
    <w:multiLevelType w:val="multilevel"/>
    <w:tmpl w:val="DC7E47CE"/>
    <w:lvl w:ilvl="0">
      <w:start w:val="1"/>
      <w:numFmt w:val="bullet"/>
      <w:lvlText w:val="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7BE14A1B"/>
    <w:multiLevelType w:val="hybridMultilevel"/>
    <w:tmpl w:val="54107EEA"/>
    <w:lvl w:ilvl="0" w:tplc="E56E3088">
      <w:start w:val="1"/>
      <w:numFmt w:val="bullet"/>
      <w:lvlText w:val="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3"/>
  </w:num>
  <w:num w:numId="4">
    <w:abstractNumId w:val="15"/>
  </w:num>
  <w:num w:numId="5">
    <w:abstractNumId w:val="2"/>
  </w:num>
  <w:num w:numId="6">
    <w:abstractNumId w:val="14"/>
  </w:num>
  <w:num w:numId="7">
    <w:abstractNumId w:val="8"/>
  </w:num>
  <w:num w:numId="8">
    <w:abstractNumId w:val="0"/>
  </w:num>
  <w:num w:numId="9">
    <w:abstractNumId w:val="9"/>
  </w:num>
  <w:num w:numId="10">
    <w:abstractNumId w:val="11"/>
  </w:num>
  <w:num w:numId="11">
    <w:abstractNumId w:val="1"/>
  </w:num>
  <w:num w:numId="12">
    <w:abstractNumId w:val="5"/>
  </w:num>
  <w:num w:numId="13">
    <w:abstractNumId w:val="7"/>
  </w:num>
  <w:num w:numId="14">
    <w:abstractNumId w:val="12"/>
  </w:num>
  <w:num w:numId="15">
    <w:abstractNumId w:val="3"/>
  </w:num>
  <w:num w:numId="16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7CCC"/>
    <w:rsid w:val="00000120"/>
    <w:rsid w:val="00000A47"/>
    <w:rsid w:val="000015B3"/>
    <w:rsid w:val="00004DE1"/>
    <w:rsid w:val="000100A0"/>
    <w:rsid w:val="00010BDF"/>
    <w:rsid w:val="00012D22"/>
    <w:rsid w:val="00015F16"/>
    <w:rsid w:val="00020A02"/>
    <w:rsid w:val="000240C8"/>
    <w:rsid w:val="00025BEA"/>
    <w:rsid w:val="00026479"/>
    <w:rsid w:val="00026FB4"/>
    <w:rsid w:val="0003099F"/>
    <w:rsid w:val="0003112B"/>
    <w:rsid w:val="00033F7E"/>
    <w:rsid w:val="0003773E"/>
    <w:rsid w:val="00037E77"/>
    <w:rsid w:val="00044A5D"/>
    <w:rsid w:val="00045641"/>
    <w:rsid w:val="00045E82"/>
    <w:rsid w:val="00047E93"/>
    <w:rsid w:val="000553C4"/>
    <w:rsid w:val="00057EA2"/>
    <w:rsid w:val="0006057A"/>
    <w:rsid w:val="0006086C"/>
    <w:rsid w:val="00062334"/>
    <w:rsid w:val="00062E38"/>
    <w:rsid w:val="0006401B"/>
    <w:rsid w:val="00064DBA"/>
    <w:rsid w:val="00065F20"/>
    <w:rsid w:val="000667E7"/>
    <w:rsid w:val="00067B5F"/>
    <w:rsid w:val="000701A2"/>
    <w:rsid w:val="00071893"/>
    <w:rsid w:val="00077F6D"/>
    <w:rsid w:val="0008024F"/>
    <w:rsid w:val="0008178C"/>
    <w:rsid w:val="0008222A"/>
    <w:rsid w:val="0008414D"/>
    <w:rsid w:val="000848C4"/>
    <w:rsid w:val="0008672A"/>
    <w:rsid w:val="000867BB"/>
    <w:rsid w:val="00086AC6"/>
    <w:rsid w:val="00086B4A"/>
    <w:rsid w:val="0009322B"/>
    <w:rsid w:val="00094EED"/>
    <w:rsid w:val="00095B6A"/>
    <w:rsid w:val="000978AD"/>
    <w:rsid w:val="00097CC6"/>
    <w:rsid w:val="000A1328"/>
    <w:rsid w:val="000A631D"/>
    <w:rsid w:val="000A66A8"/>
    <w:rsid w:val="000A7090"/>
    <w:rsid w:val="000B173A"/>
    <w:rsid w:val="000B4F96"/>
    <w:rsid w:val="000B6443"/>
    <w:rsid w:val="000B663B"/>
    <w:rsid w:val="000C065D"/>
    <w:rsid w:val="000C12DA"/>
    <w:rsid w:val="000C1315"/>
    <w:rsid w:val="000C5161"/>
    <w:rsid w:val="000C7B0D"/>
    <w:rsid w:val="000C7ED5"/>
    <w:rsid w:val="000D07CF"/>
    <w:rsid w:val="000D1A2B"/>
    <w:rsid w:val="000D3CE6"/>
    <w:rsid w:val="000D47A2"/>
    <w:rsid w:val="000E09C7"/>
    <w:rsid w:val="000E3FD0"/>
    <w:rsid w:val="000F0396"/>
    <w:rsid w:val="000F3828"/>
    <w:rsid w:val="000F6072"/>
    <w:rsid w:val="00101764"/>
    <w:rsid w:val="00101877"/>
    <w:rsid w:val="00101D46"/>
    <w:rsid w:val="001048C2"/>
    <w:rsid w:val="00107F91"/>
    <w:rsid w:val="00110C61"/>
    <w:rsid w:val="00110F5D"/>
    <w:rsid w:val="00110FC2"/>
    <w:rsid w:val="001115D5"/>
    <w:rsid w:val="0011310C"/>
    <w:rsid w:val="001149A3"/>
    <w:rsid w:val="00116991"/>
    <w:rsid w:val="00117A81"/>
    <w:rsid w:val="0012225B"/>
    <w:rsid w:val="00122967"/>
    <w:rsid w:val="00123A50"/>
    <w:rsid w:val="00130CCF"/>
    <w:rsid w:val="00131BDD"/>
    <w:rsid w:val="00134945"/>
    <w:rsid w:val="001413C0"/>
    <w:rsid w:val="001505F9"/>
    <w:rsid w:val="00151295"/>
    <w:rsid w:val="00151317"/>
    <w:rsid w:val="001543B9"/>
    <w:rsid w:val="00155080"/>
    <w:rsid w:val="00155184"/>
    <w:rsid w:val="00155D1A"/>
    <w:rsid w:val="001569CC"/>
    <w:rsid w:val="0016217F"/>
    <w:rsid w:val="001629AF"/>
    <w:rsid w:val="00163D34"/>
    <w:rsid w:val="0016672D"/>
    <w:rsid w:val="00171919"/>
    <w:rsid w:val="00180D3F"/>
    <w:rsid w:val="00181437"/>
    <w:rsid w:val="00181F42"/>
    <w:rsid w:val="00182217"/>
    <w:rsid w:val="001831C7"/>
    <w:rsid w:val="00185582"/>
    <w:rsid w:val="00185CC8"/>
    <w:rsid w:val="00192019"/>
    <w:rsid w:val="0019631B"/>
    <w:rsid w:val="001A0CC2"/>
    <w:rsid w:val="001A1E2F"/>
    <w:rsid w:val="001A1F13"/>
    <w:rsid w:val="001A3203"/>
    <w:rsid w:val="001A4497"/>
    <w:rsid w:val="001A647E"/>
    <w:rsid w:val="001A6E11"/>
    <w:rsid w:val="001B1A07"/>
    <w:rsid w:val="001B589C"/>
    <w:rsid w:val="001B7C0C"/>
    <w:rsid w:val="001B7C12"/>
    <w:rsid w:val="001C136C"/>
    <w:rsid w:val="001C24C7"/>
    <w:rsid w:val="001C6A9A"/>
    <w:rsid w:val="001D32BA"/>
    <w:rsid w:val="001D37CB"/>
    <w:rsid w:val="001D49B5"/>
    <w:rsid w:val="001E189C"/>
    <w:rsid w:val="001E5036"/>
    <w:rsid w:val="001E56B7"/>
    <w:rsid w:val="001F10BE"/>
    <w:rsid w:val="001F26D4"/>
    <w:rsid w:val="001F3C01"/>
    <w:rsid w:val="001F738C"/>
    <w:rsid w:val="00203880"/>
    <w:rsid w:val="00204412"/>
    <w:rsid w:val="00205D40"/>
    <w:rsid w:val="00210F73"/>
    <w:rsid w:val="00212E5B"/>
    <w:rsid w:val="00212F9F"/>
    <w:rsid w:val="00215D80"/>
    <w:rsid w:val="002163CD"/>
    <w:rsid w:val="0021643D"/>
    <w:rsid w:val="00222493"/>
    <w:rsid w:val="00223CE1"/>
    <w:rsid w:val="00226A06"/>
    <w:rsid w:val="00227E76"/>
    <w:rsid w:val="00233711"/>
    <w:rsid w:val="00237260"/>
    <w:rsid w:val="002429BF"/>
    <w:rsid w:val="002429C5"/>
    <w:rsid w:val="0024394C"/>
    <w:rsid w:val="00243E08"/>
    <w:rsid w:val="002455B6"/>
    <w:rsid w:val="00247349"/>
    <w:rsid w:val="002478DB"/>
    <w:rsid w:val="002501ED"/>
    <w:rsid w:val="00251969"/>
    <w:rsid w:val="00251F11"/>
    <w:rsid w:val="00252E10"/>
    <w:rsid w:val="002532F1"/>
    <w:rsid w:val="00257028"/>
    <w:rsid w:val="0025708C"/>
    <w:rsid w:val="0025762B"/>
    <w:rsid w:val="002654E7"/>
    <w:rsid w:val="00270129"/>
    <w:rsid w:val="00270165"/>
    <w:rsid w:val="00276282"/>
    <w:rsid w:val="0027682C"/>
    <w:rsid w:val="00277414"/>
    <w:rsid w:val="0028137C"/>
    <w:rsid w:val="00283253"/>
    <w:rsid w:val="00283D12"/>
    <w:rsid w:val="00285764"/>
    <w:rsid w:val="002902E1"/>
    <w:rsid w:val="002932BE"/>
    <w:rsid w:val="00293A80"/>
    <w:rsid w:val="002A3759"/>
    <w:rsid w:val="002A5A37"/>
    <w:rsid w:val="002A7C69"/>
    <w:rsid w:val="002B7A43"/>
    <w:rsid w:val="002C2E57"/>
    <w:rsid w:val="002C51C5"/>
    <w:rsid w:val="002C7797"/>
    <w:rsid w:val="002D2711"/>
    <w:rsid w:val="002D2AB1"/>
    <w:rsid w:val="002D415E"/>
    <w:rsid w:val="002D49C5"/>
    <w:rsid w:val="002D5B46"/>
    <w:rsid w:val="002E0849"/>
    <w:rsid w:val="002E48D1"/>
    <w:rsid w:val="002E567C"/>
    <w:rsid w:val="002E72BF"/>
    <w:rsid w:val="002F0524"/>
    <w:rsid w:val="002F2FD2"/>
    <w:rsid w:val="00300C4A"/>
    <w:rsid w:val="00304FE1"/>
    <w:rsid w:val="00306963"/>
    <w:rsid w:val="0031101E"/>
    <w:rsid w:val="00312640"/>
    <w:rsid w:val="0031266E"/>
    <w:rsid w:val="00313339"/>
    <w:rsid w:val="00314D8D"/>
    <w:rsid w:val="0031512F"/>
    <w:rsid w:val="00316273"/>
    <w:rsid w:val="003238A6"/>
    <w:rsid w:val="00324651"/>
    <w:rsid w:val="0032774B"/>
    <w:rsid w:val="00330EE5"/>
    <w:rsid w:val="00330EFF"/>
    <w:rsid w:val="0033768B"/>
    <w:rsid w:val="0033786F"/>
    <w:rsid w:val="0034027E"/>
    <w:rsid w:val="003413E2"/>
    <w:rsid w:val="0034224E"/>
    <w:rsid w:val="00343292"/>
    <w:rsid w:val="00343B23"/>
    <w:rsid w:val="00343E2A"/>
    <w:rsid w:val="003520C5"/>
    <w:rsid w:val="0035477E"/>
    <w:rsid w:val="00354B8B"/>
    <w:rsid w:val="00356DAB"/>
    <w:rsid w:val="00357033"/>
    <w:rsid w:val="00360AAF"/>
    <w:rsid w:val="003655EC"/>
    <w:rsid w:val="00371586"/>
    <w:rsid w:val="00371DE9"/>
    <w:rsid w:val="00373C3D"/>
    <w:rsid w:val="003741D0"/>
    <w:rsid w:val="00376CF1"/>
    <w:rsid w:val="00377893"/>
    <w:rsid w:val="00380300"/>
    <w:rsid w:val="00381BC2"/>
    <w:rsid w:val="00390375"/>
    <w:rsid w:val="00390A38"/>
    <w:rsid w:val="003913DE"/>
    <w:rsid w:val="0039490D"/>
    <w:rsid w:val="0039510C"/>
    <w:rsid w:val="00395714"/>
    <w:rsid w:val="003A2B25"/>
    <w:rsid w:val="003B1897"/>
    <w:rsid w:val="003B2BB1"/>
    <w:rsid w:val="003B696E"/>
    <w:rsid w:val="003B7B8A"/>
    <w:rsid w:val="003C49A2"/>
    <w:rsid w:val="003C4AC6"/>
    <w:rsid w:val="003C7332"/>
    <w:rsid w:val="003D2CB7"/>
    <w:rsid w:val="003D7BA6"/>
    <w:rsid w:val="003E07BE"/>
    <w:rsid w:val="003E0955"/>
    <w:rsid w:val="003E10C8"/>
    <w:rsid w:val="003E3BFB"/>
    <w:rsid w:val="003F3267"/>
    <w:rsid w:val="003F326C"/>
    <w:rsid w:val="003F4402"/>
    <w:rsid w:val="003F6F20"/>
    <w:rsid w:val="004009CD"/>
    <w:rsid w:val="004010DD"/>
    <w:rsid w:val="00405882"/>
    <w:rsid w:val="00405AFF"/>
    <w:rsid w:val="0041150E"/>
    <w:rsid w:val="00412D38"/>
    <w:rsid w:val="00425396"/>
    <w:rsid w:val="0042560B"/>
    <w:rsid w:val="00427091"/>
    <w:rsid w:val="00431AA6"/>
    <w:rsid w:val="004348B7"/>
    <w:rsid w:val="00436DAB"/>
    <w:rsid w:val="0045000B"/>
    <w:rsid w:val="00453A71"/>
    <w:rsid w:val="00454228"/>
    <w:rsid w:val="00455A9D"/>
    <w:rsid w:val="00460AAA"/>
    <w:rsid w:val="0046589A"/>
    <w:rsid w:val="004701E1"/>
    <w:rsid w:val="00472119"/>
    <w:rsid w:val="00475EE7"/>
    <w:rsid w:val="00477090"/>
    <w:rsid w:val="0048076C"/>
    <w:rsid w:val="00480C55"/>
    <w:rsid w:val="00480E62"/>
    <w:rsid w:val="004864D7"/>
    <w:rsid w:val="00490D2B"/>
    <w:rsid w:val="00492687"/>
    <w:rsid w:val="004937D6"/>
    <w:rsid w:val="00495FB4"/>
    <w:rsid w:val="00496B23"/>
    <w:rsid w:val="004A13E5"/>
    <w:rsid w:val="004A6445"/>
    <w:rsid w:val="004A7C83"/>
    <w:rsid w:val="004B47BF"/>
    <w:rsid w:val="004B5746"/>
    <w:rsid w:val="004B574A"/>
    <w:rsid w:val="004B5BCC"/>
    <w:rsid w:val="004B6FD6"/>
    <w:rsid w:val="004C1CE6"/>
    <w:rsid w:val="004C2593"/>
    <w:rsid w:val="004C2C9B"/>
    <w:rsid w:val="004C4317"/>
    <w:rsid w:val="004C4A81"/>
    <w:rsid w:val="004C6317"/>
    <w:rsid w:val="004D00B7"/>
    <w:rsid w:val="004D7FBA"/>
    <w:rsid w:val="004E0BB7"/>
    <w:rsid w:val="004E280A"/>
    <w:rsid w:val="004E2F89"/>
    <w:rsid w:val="004E3DA1"/>
    <w:rsid w:val="004E6932"/>
    <w:rsid w:val="004E7EB4"/>
    <w:rsid w:val="004F19CD"/>
    <w:rsid w:val="004F3F35"/>
    <w:rsid w:val="004F7390"/>
    <w:rsid w:val="00507E3B"/>
    <w:rsid w:val="005106FD"/>
    <w:rsid w:val="00514436"/>
    <w:rsid w:val="00516018"/>
    <w:rsid w:val="00516380"/>
    <w:rsid w:val="00517D13"/>
    <w:rsid w:val="005206B3"/>
    <w:rsid w:val="00525A16"/>
    <w:rsid w:val="00526D4B"/>
    <w:rsid w:val="00526D86"/>
    <w:rsid w:val="0053398B"/>
    <w:rsid w:val="00535551"/>
    <w:rsid w:val="00535DD4"/>
    <w:rsid w:val="00536369"/>
    <w:rsid w:val="005421E0"/>
    <w:rsid w:val="00543A11"/>
    <w:rsid w:val="0054515E"/>
    <w:rsid w:val="0055275F"/>
    <w:rsid w:val="005530B7"/>
    <w:rsid w:val="00553A57"/>
    <w:rsid w:val="0055472F"/>
    <w:rsid w:val="00565125"/>
    <w:rsid w:val="0056597B"/>
    <w:rsid w:val="00570C01"/>
    <w:rsid w:val="00572DBA"/>
    <w:rsid w:val="00573E40"/>
    <w:rsid w:val="00575B05"/>
    <w:rsid w:val="00576F6F"/>
    <w:rsid w:val="005775CA"/>
    <w:rsid w:val="005776E9"/>
    <w:rsid w:val="00581469"/>
    <w:rsid w:val="005816A4"/>
    <w:rsid w:val="0058447A"/>
    <w:rsid w:val="00591346"/>
    <w:rsid w:val="00594571"/>
    <w:rsid w:val="00597117"/>
    <w:rsid w:val="005A02D0"/>
    <w:rsid w:val="005A3B14"/>
    <w:rsid w:val="005A4CA0"/>
    <w:rsid w:val="005B0921"/>
    <w:rsid w:val="005B27A2"/>
    <w:rsid w:val="005B5D56"/>
    <w:rsid w:val="005B68ED"/>
    <w:rsid w:val="005B6E50"/>
    <w:rsid w:val="005C232C"/>
    <w:rsid w:val="005C2AA2"/>
    <w:rsid w:val="005C2CDD"/>
    <w:rsid w:val="005C45FD"/>
    <w:rsid w:val="005C7283"/>
    <w:rsid w:val="005D46D4"/>
    <w:rsid w:val="005D6783"/>
    <w:rsid w:val="005D6A02"/>
    <w:rsid w:val="005E5C0B"/>
    <w:rsid w:val="005F2DA0"/>
    <w:rsid w:val="005F475C"/>
    <w:rsid w:val="005F5B8C"/>
    <w:rsid w:val="00601EF0"/>
    <w:rsid w:val="00604E7A"/>
    <w:rsid w:val="0060536B"/>
    <w:rsid w:val="006067DA"/>
    <w:rsid w:val="00607678"/>
    <w:rsid w:val="006076C3"/>
    <w:rsid w:val="00607EBD"/>
    <w:rsid w:val="006116E9"/>
    <w:rsid w:val="00611FB1"/>
    <w:rsid w:val="00613D01"/>
    <w:rsid w:val="00613DA4"/>
    <w:rsid w:val="00624328"/>
    <w:rsid w:val="006245DC"/>
    <w:rsid w:val="00627C80"/>
    <w:rsid w:val="00632B3A"/>
    <w:rsid w:val="00632CD3"/>
    <w:rsid w:val="006333F8"/>
    <w:rsid w:val="00634157"/>
    <w:rsid w:val="00637294"/>
    <w:rsid w:val="0064353D"/>
    <w:rsid w:val="00644786"/>
    <w:rsid w:val="006457F5"/>
    <w:rsid w:val="00647AB4"/>
    <w:rsid w:val="006501BA"/>
    <w:rsid w:val="00650847"/>
    <w:rsid w:val="00654E96"/>
    <w:rsid w:val="00666AFA"/>
    <w:rsid w:val="00666E6A"/>
    <w:rsid w:val="00667A33"/>
    <w:rsid w:val="0067210C"/>
    <w:rsid w:val="006743CC"/>
    <w:rsid w:val="00674B56"/>
    <w:rsid w:val="0067589F"/>
    <w:rsid w:val="006759B4"/>
    <w:rsid w:val="00680B15"/>
    <w:rsid w:val="006819EA"/>
    <w:rsid w:val="00682561"/>
    <w:rsid w:val="00682B8A"/>
    <w:rsid w:val="0068362B"/>
    <w:rsid w:val="00684313"/>
    <w:rsid w:val="00684794"/>
    <w:rsid w:val="006876D9"/>
    <w:rsid w:val="0069345E"/>
    <w:rsid w:val="00696F1D"/>
    <w:rsid w:val="006974D2"/>
    <w:rsid w:val="006A521E"/>
    <w:rsid w:val="006B0BE5"/>
    <w:rsid w:val="006B1163"/>
    <w:rsid w:val="006B1674"/>
    <w:rsid w:val="006B18E7"/>
    <w:rsid w:val="006B20A0"/>
    <w:rsid w:val="006B67B3"/>
    <w:rsid w:val="006C274E"/>
    <w:rsid w:val="006C3B51"/>
    <w:rsid w:val="006C3BDB"/>
    <w:rsid w:val="006C3E6F"/>
    <w:rsid w:val="006D06A1"/>
    <w:rsid w:val="006D0B4B"/>
    <w:rsid w:val="006D0F8A"/>
    <w:rsid w:val="006D2275"/>
    <w:rsid w:val="006D5EF3"/>
    <w:rsid w:val="006D6CCF"/>
    <w:rsid w:val="006D6DE1"/>
    <w:rsid w:val="006E087D"/>
    <w:rsid w:val="006E089E"/>
    <w:rsid w:val="006E3C0B"/>
    <w:rsid w:val="006E5495"/>
    <w:rsid w:val="006E6265"/>
    <w:rsid w:val="006E7F1D"/>
    <w:rsid w:val="006F0563"/>
    <w:rsid w:val="006F1A9C"/>
    <w:rsid w:val="006F474C"/>
    <w:rsid w:val="006F708B"/>
    <w:rsid w:val="006F7BA0"/>
    <w:rsid w:val="006F7F64"/>
    <w:rsid w:val="007005B0"/>
    <w:rsid w:val="00701287"/>
    <w:rsid w:val="00703095"/>
    <w:rsid w:val="0070523A"/>
    <w:rsid w:val="00706C8D"/>
    <w:rsid w:val="007072A6"/>
    <w:rsid w:val="007130D8"/>
    <w:rsid w:val="0071417A"/>
    <w:rsid w:val="007204C2"/>
    <w:rsid w:val="00726936"/>
    <w:rsid w:val="0073079E"/>
    <w:rsid w:val="00732A9D"/>
    <w:rsid w:val="00740762"/>
    <w:rsid w:val="0074101F"/>
    <w:rsid w:val="007442D7"/>
    <w:rsid w:val="00744747"/>
    <w:rsid w:val="00746B09"/>
    <w:rsid w:val="00750B28"/>
    <w:rsid w:val="00752D61"/>
    <w:rsid w:val="00753558"/>
    <w:rsid w:val="0075626C"/>
    <w:rsid w:val="00756614"/>
    <w:rsid w:val="00761194"/>
    <w:rsid w:val="0076166F"/>
    <w:rsid w:val="00762A77"/>
    <w:rsid w:val="0076317D"/>
    <w:rsid w:val="00767D33"/>
    <w:rsid w:val="00771073"/>
    <w:rsid w:val="00777C14"/>
    <w:rsid w:val="00782A5C"/>
    <w:rsid w:val="00782EC6"/>
    <w:rsid w:val="00785B63"/>
    <w:rsid w:val="007869AA"/>
    <w:rsid w:val="00791A8C"/>
    <w:rsid w:val="0079572B"/>
    <w:rsid w:val="007A50F4"/>
    <w:rsid w:val="007A7490"/>
    <w:rsid w:val="007A7E8B"/>
    <w:rsid w:val="007B0975"/>
    <w:rsid w:val="007B1CB9"/>
    <w:rsid w:val="007C1FB8"/>
    <w:rsid w:val="007C281A"/>
    <w:rsid w:val="007C337B"/>
    <w:rsid w:val="007C4E68"/>
    <w:rsid w:val="007D1DE4"/>
    <w:rsid w:val="007D3AF5"/>
    <w:rsid w:val="007D3D8F"/>
    <w:rsid w:val="007D4553"/>
    <w:rsid w:val="007D5DFB"/>
    <w:rsid w:val="007E0B3C"/>
    <w:rsid w:val="007E12A0"/>
    <w:rsid w:val="007E3751"/>
    <w:rsid w:val="007E55A1"/>
    <w:rsid w:val="007F079A"/>
    <w:rsid w:val="007F1CF3"/>
    <w:rsid w:val="007F4609"/>
    <w:rsid w:val="007F7246"/>
    <w:rsid w:val="007F7871"/>
    <w:rsid w:val="008000B3"/>
    <w:rsid w:val="0080118C"/>
    <w:rsid w:val="00802BF4"/>
    <w:rsid w:val="00805642"/>
    <w:rsid w:val="00807B63"/>
    <w:rsid w:val="00811EA1"/>
    <w:rsid w:val="008130B2"/>
    <w:rsid w:val="008137C6"/>
    <w:rsid w:val="00816E57"/>
    <w:rsid w:val="00820E13"/>
    <w:rsid w:val="00821008"/>
    <w:rsid w:val="00821484"/>
    <w:rsid w:val="00821E36"/>
    <w:rsid w:val="0082557A"/>
    <w:rsid w:val="00827700"/>
    <w:rsid w:val="00827CCD"/>
    <w:rsid w:val="0083241A"/>
    <w:rsid w:val="008334C8"/>
    <w:rsid w:val="00835A56"/>
    <w:rsid w:val="00836586"/>
    <w:rsid w:val="0083772B"/>
    <w:rsid w:val="00841744"/>
    <w:rsid w:val="00841AFF"/>
    <w:rsid w:val="00843119"/>
    <w:rsid w:val="0084620A"/>
    <w:rsid w:val="00846873"/>
    <w:rsid w:val="00846B7E"/>
    <w:rsid w:val="0085247F"/>
    <w:rsid w:val="00852DA2"/>
    <w:rsid w:val="00853B40"/>
    <w:rsid w:val="00856E28"/>
    <w:rsid w:val="008577D5"/>
    <w:rsid w:val="0086014C"/>
    <w:rsid w:val="008628B9"/>
    <w:rsid w:val="00863A0E"/>
    <w:rsid w:val="00864A21"/>
    <w:rsid w:val="00865075"/>
    <w:rsid w:val="00865A5D"/>
    <w:rsid w:val="00866266"/>
    <w:rsid w:val="00866882"/>
    <w:rsid w:val="00871333"/>
    <w:rsid w:val="0087351E"/>
    <w:rsid w:val="008737B3"/>
    <w:rsid w:val="00875B8A"/>
    <w:rsid w:val="00875EB2"/>
    <w:rsid w:val="00876A49"/>
    <w:rsid w:val="008779CB"/>
    <w:rsid w:val="00877FCA"/>
    <w:rsid w:val="008817FC"/>
    <w:rsid w:val="00882E5B"/>
    <w:rsid w:val="0088652F"/>
    <w:rsid w:val="00897F8F"/>
    <w:rsid w:val="008A42AE"/>
    <w:rsid w:val="008A4A22"/>
    <w:rsid w:val="008A5952"/>
    <w:rsid w:val="008A6767"/>
    <w:rsid w:val="008B220D"/>
    <w:rsid w:val="008B56DB"/>
    <w:rsid w:val="008C2333"/>
    <w:rsid w:val="008C352D"/>
    <w:rsid w:val="008C5E55"/>
    <w:rsid w:val="008C756E"/>
    <w:rsid w:val="008D417A"/>
    <w:rsid w:val="008D6862"/>
    <w:rsid w:val="008E032B"/>
    <w:rsid w:val="008E5B1D"/>
    <w:rsid w:val="008F362D"/>
    <w:rsid w:val="008F4291"/>
    <w:rsid w:val="0090581A"/>
    <w:rsid w:val="00907785"/>
    <w:rsid w:val="00910FC5"/>
    <w:rsid w:val="00912FBD"/>
    <w:rsid w:val="00913781"/>
    <w:rsid w:val="00915053"/>
    <w:rsid w:val="009152FE"/>
    <w:rsid w:val="00920684"/>
    <w:rsid w:val="00921990"/>
    <w:rsid w:val="00923936"/>
    <w:rsid w:val="00926E8B"/>
    <w:rsid w:val="00930C7B"/>
    <w:rsid w:val="00941945"/>
    <w:rsid w:val="00943171"/>
    <w:rsid w:val="009441BB"/>
    <w:rsid w:val="00945D75"/>
    <w:rsid w:val="00947328"/>
    <w:rsid w:val="0094765E"/>
    <w:rsid w:val="00953472"/>
    <w:rsid w:val="00957CCC"/>
    <w:rsid w:val="00960940"/>
    <w:rsid w:val="00961E9B"/>
    <w:rsid w:val="009643FE"/>
    <w:rsid w:val="009648F6"/>
    <w:rsid w:val="009676E8"/>
    <w:rsid w:val="00972677"/>
    <w:rsid w:val="0097426C"/>
    <w:rsid w:val="0097543F"/>
    <w:rsid w:val="00976EA6"/>
    <w:rsid w:val="009773BA"/>
    <w:rsid w:val="00977D6F"/>
    <w:rsid w:val="00980855"/>
    <w:rsid w:val="00982E26"/>
    <w:rsid w:val="009847B2"/>
    <w:rsid w:val="00985208"/>
    <w:rsid w:val="0099023C"/>
    <w:rsid w:val="009963D1"/>
    <w:rsid w:val="009A58CC"/>
    <w:rsid w:val="009B0909"/>
    <w:rsid w:val="009B0DEB"/>
    <w:rsid w:val="009B403C"/>
    <w:rsid w:val="009B4F8D"/>
    <w:rsid w:val="009B5491"/>
    <w:rsid w:val="009B66EF"/>
    <w:rsid w:val="009C0F4B"/>
    <w:rsid w:val="009C2FF9"/>
    <w:rsid w:val="009C3C31"/>
    <w:rsid w:val="009C7392"/>
    <w:rsid w:val="009C7646"/>
    <w:rsid w:val="009D2EEB"/>
    <w:rsid w:val="009D4264"/>
    <w:rsid w:val="009D662F"/>
    <w:rsid w:val="009D728F"/>
    <w:rsid w:val="009D7867"/>
    <w:rsid w:val="009D7C35"/>
    <w:rsid w:val="009E4558"/>
    <w:rsid w:val="009E491B"/>
    <w:rsid w:val="009E530A"/>
    <w:rsid w:val="009F7A07"/>
    <w:rsid w:val="00A00E4A"/>
    <w:rsid w:val="00A01F4B"/>
    <w:rsid w:val="00A02269"/>
    <w:rsid w:val="00A051C7"/>
    <w:rsid w:val="00A06817"/>
    <w:rsid w:val="00A07769"/>
    <w:rsid w:val="00A07998"/>
    <w:rsid w:val="00A1057D"/>
    <w:rsid w:val="00A11176"/>
    <w:rsid w:val="00A17210"/>
    <w:rsid w:val="00A210DB"/>
    <w:rsid w:val="00A22FBA"/>
    <w:rsid w:val="00A232F0"/>
    <w:rsid w:val="00A23909"/>
    <w:rsid w:val="00A248CF"/>
    <w:rsid w:val="00A27AE1"/>
    <w:rsid w:val="00A33A00"/>
    <w:rsid w:val="00A378A4"/>
    <w:rsid w:val="00A4117F"/>
    <w:rsid w:val="00A414BE"/>
    <w:rsid w:val="00A4267F"/>
    <w:rsid w:val="00A504B7"/>
    <w:rsid w:val="00A55DA4"/>
    <w:rsid w:val="00A610B4"/>
    <w:rsid w:val="00A629C1"/>
    <w:rsid w:val="00A63CAF"/>
    <w:rsid w:val="00A67D94"/>
    <w:rsid w:val="00A76188"/>
    <w:rsid w:val="00A76703"/>
    <w:rsid w:val="00A76A7A"/>
    <w:rsid w:val="00A77569"/>
    <w:rsid w:val="00A804A5"/>
    <w:rsid w:val="00A80930"/>
    <w:rsid w:val="00A8167A"/>
    <w:rsid w:val="00A84E26"/>
    <w:rsid w:val="00A864B1"/>
    <w:rsid w:val="00A916FC"/>
    <w:rsid w:val="00A9702A"/>
    <w:rsid w:val="00AA2471"/>
    <w:rsid w:val="00AA3C0E"/>
    <w:rsid w:val="00AA5669"/>
    <w:rsid w:val="00AB0D9B"/>
    <w:rsid w:val="00AB7320"/>
    <w:rsid w:val="00AC319C"/>
    <w:rsid w:val="00AD082C"/>
    <w:rsid w:val="00AE43D3"/>
    <w:rsid w:val="00AE4E28"/>
    <w:rsid w:val="00AE67A6"/>
    <w:rsid w:val="00AE6CE4"/>
    <w:rsid w:val="00AF2D35"/>
    <w:rsid w:val="00AF32EA"/>
    <w:rsid w:val="00AF3D5C"/>
    <w:rsid w:val="00AF5BB7"/>
    <w:rsid w:val="00AF5C22"/>
    <w:rsid w:val="00AF7282"/>
    <w:rsid w:val="00B015D8"/>
    <w:rsid w:val="00B01C76"/>
    <w:rsid w:val="00B07FBE"/>
    <w:rsid w:val="00B10B38"/>
    <w:rsid w:val="00B14DDD"/>
    <w:rsid w:val="00B15204"/>
    <w:rsid w:val="00B1580F"/>
    <w:rsid w:val="00B2283D"/>
    <w:rsid w:val="00B229A2"/>
    <w:rsid w:val="00B23E22"/>
    <w:rsid w:val="00B25C97"/>
    <w:rsid w:val="00B271D9"/>
    <w:rsid w:val="00B279C6"/>
    <w:rsid w:val="00B30786"/>
    <w:rsid w:val="00B309F6"/>
    <w:rsid w:val="00B3180B"/>
    <w:rsid w:val="00B356A5"/>
    <w:rsid w:val="00B40EA0"/>
    <w:rsid w:val="00B43C6E"/>
    <w:rsid w:val="00B44F77"/>
    <w:rsid w:val="00B4727D"/>
    <w:rsid w:val="00B479E5"/>
    <w:rsid w:val="00B514C2"/>
    <w:rsid w:val="00B529E0"/>
    <w:rsid w:val="00B52C8E"/>
    <w:rsid w:val="00B52CDB"/>
    <w:rsid w:val="00B54AE4"/>
    <w:rsid w:val="00B56C4D"/>
    <w:rsid w:val="00B61D3C"/>
    <w:rsid w:val="00B71441"/>
    <w:rsid w:val="00B7198F"/>
    <w:rsid w:val="00B73809"/>
    <w:rsid w:val="00B75802"/>
    <w:rsid w:val="00B77FDA"/>
    <w:rsid w:val="00B809A1"/>
    <w:rsid w:val="00B87B12"/>
    <w:rsid w:val="00B9025C"/>
    <w:rsid w:val="00B964AC"/>
    <w:rsid w:val="00BA1462"/>
    <w:rsid w:val="00BA30E7"/>
    <w:rsid w:val="00BA4853"/>
    <w:rsid w:val="00BA535B"/>
    <w:rsid w:val="00BB0FD4"/>
    <w:rsid w:val="00BB14E7"/>
    <w:rsid w:val="00BB2488"/>
    <w:rsid w:val="00BB2D49"/>
    <w:rsid w:val="00BB3A0A"/>
    <w:rsid w:val="00BB3F22"/>
    <w:rsid w:val="00BB5279"/>
    <w:rsid w:val="00BB6BF2"/>
    <w:rsid w:val="00BB7C09"/>
    <w:rsid w:val="00BC0FE2"/>
    <w:rsid w:val="00BC3619"/>
    <w:rsid w:val="00BC40C3"/>
    <w:rsid w:val="00BC62A9"/>
    <w:rsid w:val="00BD015D"/>
    <w:rsid w:val="00BD1260"/>
    <w:rsid w:val="00BD5814"/>
    <w:rsid w:val="00BD6055"/>
    <w:rsid w:val="00BD715C"/>
    <w:rsid w:val="00BE0B32"/>
    <w:rsid w:val="00BE1BB3"/>
    <w:rsid w:val="00BE4539"/>
    <w:rsid w:val="00BE6E39"/>
    <w:rsid w:val="00BE7A6C"/>
    <w:rsid w:val="00C04892"/>
    <w:rsid w:val="00C04F2D"/>
    <w:rsid w:val="00C066D8"/>
    <w:rsid w:val="00C06A4F"/>
    <w:rsid w:val="00C10F2F"/>
    <w:rsid w:val="00C138B4"/>
    <w:rsid w:val="00C255EE"/>
    <w:rsid w:val="00C25BA9"/>
    <w:rsid w:val="00C2730E"/>
    <w:rsid w:val="00C3297D"/>
    <w:rsid w:val="00C337B0"/>
    <w:rsid w:val="00C33CC6"/>
    <w:rsid w:val="00C43FDC"/>
    <w:rsid w:val="00C44DE1"/>
    <w:rsid w:val="00C473C0"/>
    <w:rsid w:val="00C51B9D"/>
    <w:rsid w:val="00C54A35"/>
    <w:rsid w:val="00C56497"/>
    <w:rsid w:val="00C57F6D"/>
    <w:rsid w:val="00C61852"/>
    <w:rsid w:val="00C6768A"/>
    <w:rsid w:val="00C67B81"/>
    <w:rsid w:val="00C67F7D"/>
    <w:rsid w:val="00C70A4D"/>
    <w:rsid w:val="00C83279"/>
    <w:rsid w:val="00C91114"/>
    <w:rsid w:val="00CA3318"/>
    <w:rsid w:val="00CA592B"/>
    <w:rsid w:val="00CA79F8"/>
    <w:rsid w:val="00CB1CBB"/>
    <w:rsid w:val="00CB2DB2"/>
    <w:rsid w:val="00CB2F13"/>
    <w:rsid w:val="00CB3211"/>
    <w:rsid w:val="00CB4170"/>
    <w:rsid w:val="00CC3156"/>
    <w:rsid w:val="00CC7082"/>
    <w:rsid w:val="00CD3FBE"/>
    <w:rsid w:val="00CD4283"/>
    <w:rsid w:val="00CD6F4F"/>
    <w:rsid w:val="00CD7655"/>
    <w:rsid w:val="00CE6C2D"/>
    <w:rsid w:val="00CE7C04"/>
    <w:rsid w:val="00CF0428"/>
    <w:rsid w:val="00CF3A6B"/>
    <w:rsid w:val="00CF3FA4"/>
    <w:rsid w:val="00CF57DA"/>
    <w:rsid w:val="00CF604A"/>
    <w:rsid w:val="00CF717F"/>
    <w:rsid w:val="00CF7D01"/>
    <w:rsid w:val="00D0185B"/>
    <w:rsid w:val="00D01E10"/>
    <w:rsid w:val="00D02B0E"/>
    <w:rsid w:val="00D03A24"/>
    <w:rsid w:val="00D03EF2"/>
    <w:rsid w:val="00D10658"/>
    <w:rsid w:val="00D13852"/>
    <w:rsid w:val="00D143A2"/>
    <w:rsid w:val="00D14E98"/>
    <w:rsid w:val="00D15F6E"/>
    <w:rsid w:val="00D16DD1"/>
    <w:rsid w:val="00D30C6C"/>
    <w:rsid w:val="00D311E4"/>
    <w:rsid w:val="00D31AFC"/>
    <w:rsid w:val="00D4260E"/>
    <w:rsid w:val="00D440EB"/>
    <w:rsid w:val="00D45D5D"/>
    <w:rsid w:val="00D5036A"/>
    <w:rsid w:val="00D50617"/>
    <w:rsid w:val="00D553A5"/>
    <w:rsid w:val="00D5784F"/>
    <w:rsid w:val="00D6027C"/>
    <w:rsid w:val="00D6061A"/>
    <w:rsid w:val="00D632F6"/>
    <w:rsid w:val="00D6649E"/>
    <w:rsid w:val="00D67191"/>
    <w:rsid w:val="00D67503"/>
    <w:rsid w:val="00D677B7"/>
    <w:rsid w:val="00D705CD"/>
    <w:rsid w:val="00D71D77"/>
    <w:rsid w:val="00D74510"/>
    <w:rsid w:val="00D752AE"/>
    <w:rsid w:val="00D76E1C"/>
    <w:rsid w:val="00D856BC"/>
    <w:rsid w:val="00D86A96"/>
    <w:rsid w:val="00D91FDC"/>
    <w:rsid w:val="00D97761"/>
    <w:rsid w:val="00DA1E53"/>
    <w:rsid w:val="00DA3080"/>
    <w:rsid w:val="00DA3AB2"/>
    <w:rsid w:val="00DA3CCE"/>
    <w:rsid w:val="00DA7B70"/>
    <w:rsid w:val="00DB00FE"/>
    <w:rsid w:val="00DB11C2"/>
    <w:rsid w:val="00DB27AE"/>
    <w:rsid w:val="00DB3555"/>
    <w:rsid w:val="00DB6ED4"/>
    <w:rsid w:val="00DB74DC"/>
    <w:rsid w:val="00DC2AD7"/>
    <w:rsid w:val="00DC31D1"/>
    <w:rsid w:val="00DC4B73"/>
    <w:rsid w:val="00DC5BE7"/>
    <w:rsid w:val="00DC6511"/>
    <w:rsid w:val="00DD0C14"/>
    <w:rsid w:val="00DD2328"/>
    <w:rsid w:val="00DD3935"/>
    <w:rsid w:val="00DD3AC5"/>
    <w:rsid w:val="00DD6D8C"/>
    <w:rsid w:val="00DD703A"/>
    <w:rsid w:val="00DD76E2"/>
    <w:rsid w:val="00DE374B"/>
    <w:rsid w:val="00DE4421"/>
    <w:rsid w:val="00DE686F"/>
    <w:rsid w:val="00DE7B2B"/>
    <w:rsid w:val="00DE7C75"/>
    <w:rsid w:val="00DF3031"/>
    <w:rsid w:val="00DF4A9C"/>
    <w:rsid w:val="00E01485"/>
    <w:rsid w:val="00E02C06"/>
    <w:rsid w:val="00E03140"/>
    <w:rsid w:val="00E04C86"/>
    <w:rsid w:val="00E078BF"/>
    <w:rsid w:val="00E07EB3"/>
    <w:rsid w:val="00E13E64"/>
    <w:rsid w:val="00E1518A"/>
    <w:rsid w:val="00E16265"/>
    <w:rsid w:val="00E17DC1"/>
    <w:rsid w:val="00E17E86"/>
    <w:rsid w:val="00E20218"/>
    <w:rsid w:val="00E2082C"/>
    <w:rsid w:val="00E27E3B"/>
    <w:rsid w:val="00E353A2"/>
    <w:rsid w:val="00E40304"/>
    <w:rsid w:val="00E4085F"/>
    <w:rsid w:val="00E408FF"/>
    <w:rsid w:val="00E4753F"/>
    <w:rsid w:val="00E47675"/>
    <w:rsid w:val="00E514B4"/>
    <w:rsid w:val="00E52B14"/>
    <w:rsid w:val="00E5456A"/>
    <w:rsid w:val="00E6177D"/>
    <w:rsid w:val="00E62328"/>
    <w:rsid w:val="00E705EE"/>
    <w:rsid w:val="00E7343C"/>
    <w:rsid w:val="00E75DBE"/>
    <w:rsid w:val="00E75FB5"/>
    <w:rsid w:val="00E80A79"/>
    <w:rsid w:val="00E83F9B"/>
    <w:rsid w:val="00E84B54"/>
    <w:rsid w:val="00E85AED"/>
    <w:rsid w:val="00E85E31"/>
    <w:rsid w:val="00E9002A"/>
    <w:rsid w:val="00E94D08"/>
    <w:rsid w:val="00E9692B"/>
    <w:rsid w:val="00EA03B1"/>
    <w:rsid w:val="00EA0D6E"/>
    <w:rsid w:val="00EA576E"/>
    <w:rsid w:val="00EA702D"/>
    <w:rsid w:val="00EA7FC3"/>
    <w:rsid w:val="00EB1C8C"/>
    <w:rsid w:val="00EB64DB"/>
    <w:rsid w:val="00EB665D"/>
    <w:rsid w:val="00EC08C1"/>
    <w:rsid w:val="00EC2769"/>
    <w:rsid w:val="00EC350A"/>
    <w:rsid w:val="00EC610A"/>
    <w:rsid w:val="00EC780B"/>
    <w:rsid w:val="00ED10D0"/>
    <w:rsid w:val="00ED4CCD"/>
    <w:rsid w:val="00ED6045"/>
    <w:rsid w:val="00EE1393"/>
    <w:rsid w:val="00EE18AE"/>
    <w:rsid w:val="00EE2344"/>
    <w:rsid w:val="00EE4492"/>
    <w:rsid w:val="00EE4A75"/>
    <w:rsid w:val="00EE5C21"/>
    <w:rsid w:val="00EE7130"/>
    <w:rsid w:val="00EE7475"/>
    <w:rsid w:val="00EF2B17"/>
    <w:rsid w:val="00EF6240"/>
    <w:rsid w:val="00EF6DB0"/>
    <w:rsid w:val="00EF6FDF"/>
    <w:rsid w:val="00F0228C"/>
    <w:rsid w:val="00F0491D"/>
    <w:rsid w:val="00F059AD"/>
    <w:rsid w:val="00F07C13"/>
    <w:rsid w:val="00F11326"/>
    <w:rsid w:val="00F11638"/>
    <w:rsid w:val="00F12B0C"/>
    <w:rsid w:val="00F14106"/>
    <w:rsid w:val="00F14C91"/>
    <w:rsid w:val="00F163EB"/>
    <w:rsid w:val="00F17BB8"/>
    <w:rsid w:val="00F207CD"/>
    <w:rsid w:val="00F20E97"/>
    <w:rsid w:val="00F21BF8"/>
    <w:rsid w:val="00F2312A"/>
    <w:rsid w:val="00F23E5E"/>
    <w:rsid w:val="00F256A8"/>
    <w:rsid w:val="00F33EAA"/>
    <w:rsid w:val="00F34274"/>
    <w:rsid w:val="00F350E5"/>
    <w:rsid w:val="00F35F06"/>
    <w:rsid w:val="00F370F9"/>
    <w:rsid w:val="00F43D9B"/>
    <w:rsid w:val="00F4435E"/>
    <w:rsid w:val="00F446E8"/>
    <w:rsid w:val="00F45CBF"/>
    <w:rsid w:val="00F46588"/>
    <w:rsid w:val="00F510A3"/>
    <w:rsid w:val="00F515F6"/>
    <w:rsid w:val="00F5191E"/>
    <w:rsid w:val="00F51AA4"/>
    <w:rsid w:val="00F5401D"/>
    <w:rsid w:val="00F545FF"/>
    <w:rsid w:val="00F54D78"/>
    <w:rsid w:val="00F633CA"/>
    <w:rsid w:val="00F63A46"/>
    <w:rsid w:val="00F63F92"/>
    <w:rsid w:val="00F6462F"/>
    <w:rsid w:val="00F70E40"/>
    <w:rsid w:val="00F71F17"/>
    <w:rsid w:val="00F7321B"/>
    <w:rsid w:val="00F740EF"/>
    <w:rsid w:val="00F75A44"/>
    <w:rsid w:val="00F76A76"/>
    <w:rsid w:val="00F76E44"/>
    <w:rsid w:val="00F7716A"/>
    <w:rsid w:val="00F81944"/>
    <w:rsid w:val="00F82C66"/>
    <w:rsid w:val="00F8396C"/>
    <w:rsid w:val="00F84CFA"/>
    <w:rsid w:val="00F930BF"/>
    <w:rsid w:val="00F933A9"/>
    <w:rsid w:val="00F941F3"/>
    <w:rsid w:val="00FA0E47"/>
    <w:rsid w:val="00FA1601"/>
    <w:rsid w:val="00FA2193"/>
    <w:rsid w:val="00FA45B2"/>
    <w:rsid w:val="00FA5D43"/>
    <w:rsid w:val="00FB2056"/>
    <w:rsid w:val="00FB2871"/>
    <w:rsid w:val="00FB3E74"/>
    <w:rsid w:val="00FB4C7C"/>
    <w:rsid w:val="00FB6B79"/>
    <w:rsid w:val="00FC1316"/>
    <w:rsid w:val="00FC370D"/>
    <w:rsid w:val="00FC3E8A"/>
    <w:rsid w:val="00FC6323"/>
    <w:rsid w:val="00FC7605"/>
    <w:rsid w:val="00FD3318"/>
    <w:rsid w:val="00FD5D10"/>
    <w:rsid w:val="00FD6301"/>
    <w:rsid w:val="00FD68DC"/>
    <w:rsid w:val="00FE2E1A"/>
    <w:rsid w:val="00FE4C34"/>
    <w:rsid w:val="00FE5374"/>
    <w:rsid w:val="00FE713F"/>
    <w:rsid w:val="00FE7E7B"/>
    <w:rsid w:val="00FF22DB"/>
    <w:rsid w:val="00FF4226"/>
    <w:rsid w:val="00FF536E"/>
    <w:rsid w:val="00FF54FA"/>
    <w:rsid w:val="00FF5C97"/>
    <w:rsid w:val="00FF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CC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6817"/>
    <w:pPr>
      <w:keepNext/>
      <w:widowControl/>
      <w:autoSpaceDE/>
      <w:autoSpaceDN/>
      <w:adjustRightInd/>
      <w:outlineLvl w:val="0"/>
    </w:pPr>
    <w:rPr>
      <w:rFonts w:eastAsia="Calibri"/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40C3"/>
    <w:pPr>
      <w:keepNext/>
      <w:keepLines/>
      <w:spacing w:before="200"/>
      <w:outlineLvl w:val="5"/>
    </w:pPr>
    <w:rPr>
      <w:rFonts w:ascii="Cambria" w:eastAsia="Calibri" w:hAnsi="Cambria"/>
      <w:i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06817"/>
    <w:rPr>
      <w:rFonts w:ascii="Times New Roman" w:hAnsi="Times New Roman"/>
      <w:b/>
      <w:sz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C40C3"/>
    <w:rPr>
      <w:rFonts w:ascii="Cambria" w:hAnsi="Cambria"/>
      <w:i/>
      <w:color w:val="243F60"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957CCC"/>
    <w:pPr>
      <w:ind w:left="720"/>
      <w:contextualSpacing/>
    </w:pPr>
  </w:style>
  <w:style w:type="paragraph" w:customStyle="1" w:styleId="ConsPlusNormal">
    <w:name w:val="ConsPlusNormal"/>
    <w:uiPriority w:val="99"/>
    <w:rsid w:val="00957CCC"/>
    <w:pPr>
      <w:widowControl w:val="0"/>
      <w:autoSpaceDE w:val="0"/>
      <w:autoSpaceDN w:val="0"/>
    </w:pPr>
    <w:rPr>
      <w:rFonts w:eastAsia="Times New Roman" w:cs="Calibri"/>
      <w:szCs w:val="20"/>
    </w:rPr>
  </w:style>
  <w:style w:type="table" w:styleId="TableGrid">
    <w:name w:val="Table Grid"/>
    <w:basedOn w:val="TableNormal"/>
    <w:uiPriority w:val="99"/>
    <w:rsid w:val="00A0681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A06817"/>
    <w:pPr>
      <w:widowControl/>
      <w:autoSpaceDE/>
      <w:autoSpaceDN/>
      <w:adjustRightInd/>
      <w:jc w:val="both"/>
    </w:pPr>
    <w:rPr>
      <w:rFonts w:eastAsia="Calibri"/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06817"/>
    <w:rPr>
      <w:rFonts w:ascii="Times New Roman" w:hAnsi="Times New Roman"/>
      <w:sz w:val="28"/>
      <w:lang w:eastAsia="ru-RU"/>
    </w:rPr>
  </w:style>
  <w:style w:type="character" w:styleId="Hyperlink">
    <w:name w:val="Hyperlink"/>
    <w:basedOn w:val="DefaultParagraphFont"/>
    <w:uiPriority w:val="99"/>
    <w:rsid w:val="00A06817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A06817"/>
    <w:pPr>
      <w:widowControl/>
      <w:autoSpaceDE/>
      <w:autoSpaceDN/>
      <w:adjustRightInd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06817"/>
    <w:rPr>
      <w:rFonts w:ascii="Times New Roman" w:hAnsi="Times New Roman"/>
      <w:sz w:val="20"/>
      <w:lang w:eastAsia="ru-RU"/>
    </w:rPr>
  </w:style>
  <w:style w:type="character" w:customStyle="1" w:styleId="a">
    <w:name w:val="Гипертекстовая ссылка"/>
    <w:uiPriority w:val="99"/>
    <w:rsid w:val="00A06817"/>
    <w:rPr>
      <w:color w:val="106BBE"/>
    </w:rPr>
  </w:style>
  <w:style w:type="character" w:customStyle="1" w:styleId="a0">
    <w:name w:val="Основной текст_"/>
    <w:link w:val="2"/>
    <w:uiPriority w:val="99"/>
    <w:locked/>
    <w:rsid w:val="00A06817"/>
    <w:rPr>
      <w:spacing w:val="9"/>
      <w:sz w:val="23"/>
      <w:shd w:val="clear" w:color="auto" w:fill="FFFFFF"/>
    </w:rPr>
  </w:style>
  <w:style w:type="paragraph" w:customStyle="1" w:styleId="2">
    <w:name w:val="Основной текст2"/>
    <w:basedOn w:val="Normal"/>
    <w:link w:val="a0"/>
    <w:uiPriority w:val="99"/>
    <w:rsid w:val="00A06817"/>
    <w:pPr>
      <w:shd w:val="clear" w:color="auto" w:fill="FFFFFF"/>
      <w:autoSpaceDE/>
      <w:autoSpaceDN/>
      <w:adjustRightInd/>
      <w:spacing w:after="60" w:line="240" w:lineRule="atLeast"/>
      <w:jc w:val="center"/>
    </w:pPr>
    <w:rPr>
      <w:rFonts w:ascii="Calibri" w:eastAsia="Calibri" w:hAnsi="Calibri"/>
      <w:spacing w:val="9"/>
      <w:sz w:val="23"/>
      <w:shd w:val="clear" w:color="auto" w:fill="FFFFFF"/>
    </w:rPr>
  </w:style>
  <w:style w:type="paragraph" w:customStyle="1" w:styleId="a1">
    <w:name w:val="Нормальный (таблица)"/>
    <w:basedOn w:val="Normal"/>
    <w:next w:val="Normal"/>
    <w:uiPriority w:val="99"/>
    <w:rsid w:val="00A06817"/>
    <w:pPr>
      <w:jc w:val="both"/>
    </w:pPr>
    <w:rPr>
      <w:rFonts w:ascii="Arial" w:hAnsi="Arial" w:cs="Arial"/>
      <w:sz w:val="24"/>
      <w:szCs w:val="24"/>
    </w:rPr>
  </w:style>
  <w:style w:type="paragraph" w:customStyle="1" w:styleId="a2">
    <w:name w:val="Прижатый влево"/>
    <w:basedOn w:val="Normal"/>
    <w:next w:val="Normal"/>
    <w:uiPriority w:val="99"/>
    <w:rsid w:val="00A06817"/>
    <w:rPr>
      <w:rFonts w:ascii="Arial" w:hAnsi="Arial"/>
      <w:sz w:val="24"/>
      <w:szCs w:val="24"/>
    </w:rPr>
  </w:style>
  <w:style w:type="paragraph" w:customStyle="1" w:styleId="a3">
    <w:name w:val="Обычный (таблица)"/>
    <w:basedOn w:val="Normal"/>
    <w:uiPriority w:val="99"/>
    <w:rsid w:val="00A06817"/>
    <w:pPr>
      <w:widowControl/>
      <w:autoSpaceDE/>
      <w:autoSpaceDN/>
      <w:adjustRightInd/>
      <w:jc w:val="both"/>
    </w:pPr>
    <w:rPr>
      <w:rFonts w:ascii="Arial" w:hAnsi="Arial"/>
      <w:sz w:val="24"/>
    </w:rPr>
  </w:style>
  <w:style w:type="paragraph" w:customStyle="1" w:styleId="p5">
    <w:name w:val="p5"/>
    <w:basedOn w:val="Normal"/>
    <w:uiPriority w:val="99"/>
    <w:rsid w:val="002E56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uiPriority w:val="99"/>
    <w:rsid w:val="002E567C"/>
  </w:style>
  <w:style w:type="paragraph" w:customStyle="1" w:styleId="p4">
    <w:name w:val="p4"/>
    <w:basedOn w:val="Normal"/>
    <w:uiPriority w:val="99"/>
    <w:rsid w:val="002E56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6">
    <w:name w:val="p16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3">
    <w:name w:val="p13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9">
    <w:name w:val="p19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5">
    <w:name w:val="s5"/>
    <w:uiPriority w:val="99"/>
    <w:rsid w:val="007B0975"/>
  </w:style>
  <w:style w:type="character" w:customStyle="1" w:styleId="s4">
    <w:name w:val="s4"/>
    <w:uiPriority w:val="99"/>
    <w:rsid w:val="007B0975"/>
  </w:style>
  <w:style w:type="paragraph" w:customStyle="1" w:styleId="p20">
    <w:name w:val="p20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1">
    <w:name w:val="p21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3">
    <w:name w:val="p23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4">
    <w:name w:val="p14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uiPriority w:val="99"/>
    <w:rsid w:val="007B0975"/>
  </w:style>
  <w:style w:type="paragraph" w:customStyle="1" w:styleId="p7">
    <w:name w:val="p7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6">
    <w:name w:val="s6"/>
    <w:uiPriority w:val="99"/>
    <w:rsid w:val="007B0975"/>
  </w:style>
  <w:style w:type="character" w:customStyle="1" w:styleId="s7">
    <w:name w:val="s7"/>
    <w:uiPriority w:val="99"/>
    <w:rsid w:val="007B0975"/>
  </w:style>
  <w:style w:type="paragraph" w:customStyle="1" w:styleId="p15">
    <w:name w:val="p15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7">
    <w:name w:val="p17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8">
    <w:name w:val="p18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2">
    <w:name w:val="p12"/>
    <w:basedOn w:val="Normal"/>
    <w:uiPriority w:val="99"/>
    <w:rsid w:val="005A4CA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2">
    <w:name w:val="p22"/>
    <w:basedOn w:val="Normal"/>
    <w:uiPriority w:val="99"/>
    <w:rsid w:val="005A4CA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">
    <w:name w:val="p2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0">
    <w:name w:val="p10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uiPriority w:val="99"/>
    <w:rsid w:val="008E5B1D"/>
  </w:style>
  <w:style w:type="paragraph" w:customStyle="1" w:styleId="p30">
    <w:name w:val="p30"/>
    <w:basedOn w:val="Normal"/>
    <w:uiPriority w:val="99"/>
    <w:rsid w:val="000C13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uscontext">
    <w:name w:val="juscontext"/>
    <w:basedOn w:val="Normal"/>
    <w:uiPriority w:val="99"/>
    <w:rsid w:val="00D91FD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NormalWeb">
    <w:name w:val="Normal (Web)"/>
    <w:basedOn w:val="Normal"/>
    <w:uiPriority w:val="99"/>
    <w:rsid w:val="003B69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3B696E"/>
    <w:rPr>
      <w:rFonts w:cs="Times New Roman"/>
      <w:b/>
    </w:rPr>
  </w:style>
  <w:style w:type="paragraph" w:customStyle="1" w:styleId="a4">
    <w:name w:val="Знак Знак Знак Знак"/>
    <w:basedOn w:val="Normal"/>
    <w:uiPriority w:val="99"/>
    <w:rsid w:val="00283D12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eader">
    <w:name w:val="header"/>
    <w:basedOn w:val="Normal"/>
    <w:link w:val="HeaderChar"/>
    <w:uiPriority w:val="99"/>
    <w:rsid w:val="00A804A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804A5"/>
    <w:rPr>
      <w:rFonts w:ascii="Times New Roman" w:hAnsi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A804A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804A5"/>
    <w:rPr>
      <w:rFonts w:ascii="Times New Roman" w:hAnsi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8137C"/>
    <w:rPr>
      <w:rFonts w:ascii="Tahoma" w:eastAsia="Calibri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137C"/>
    <w:rPr>
      <w:rFonts w:ascii="Tahoma" w:hAnsi="Tahoma"/>
      <w:sz w:val="16"/>
      <w:lang w:eastAsia="ru-RU"/>
    </w:rPr>
  </w:style>
  <w:style w:type="character" w:styleId="PageNumber">
    <w:name w:val="page number"/>
    <w:basedOn w:val="DefaultParagraphFont"/>
    <w:uiPriority w:val="99"/>
    <w:rsid w:val="0028137C"/>
    <w:rPr>
      <w:rFonts w:cs="Times New Roman"/>
    </w:rPr>
  </w:style>
  <w:style w:type="paragraph" w:customStyle="1" w:styleId="a5">
    <w:name w:val="Текст (лев. подпись)"/>
    <w:basedOn w:val="Normal"/>
    <w:next w:val="Normal"/>
    <w:uiPriority w:val="99"/>
    <w:rsid w:val="0028137C"/>
    <w:rPr>
      <w:rFonts w:ascii="Arial" w:hAnsi="Arial"/>
      <w:sz w:val="22"/>
      <w:szCs w:val="22"/>
    </w:rPr>
  </w:style>
  <w:style w:type="paragraph" w:customStyle="1" w:styleId="a6">
    <w:name w:val="Текст (прав. подпись)"/>
    <w:basedOn w:val="Normal"/>
    <w:next w:val="Normal"/>
    <w:uiPriority w:val="99"/>
    <w:rsid w:val="0028137C"/>
    <w:pPr>
      <w:jc w:val="right"/>
    </w:pPr>
    <w:rPr>
      <w:rFonts w:ascii="Arial" w:hAnsi="Arial"/>
      <w:sz w:val="22"/>
      <w:szCs w:val="22"/>
    </w:rPr>
  </w:style>
  <w:style w:type="paragraph" w:customStyle="1" w:styleId="ConsPlusTitle">
    <w:name w:val="ConsPlusTitle"/>
    <w:uiPriority w:val="99"/>
    <w:rsid w:val="0080118C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p6">
    <w:name w:val="p6"/>
    <w:basedOn w:val="Normal"/>
    <w:uiPriority w:val="99"/>
    <w:rsid w:val="0080118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80118C"/>
    <w:rPr>
      <w:rFonts w:cs="Times New Roman"/>
      <w:color w:val="800080"/>
      <w:u w:val="single"/>
    </w:rPr>
  </w:style>
  <w:style w:type="paragraph" w:customStyle="1" w:styleId="western">
    <w:name w:val="western"/>
    <w:basedOn w:val="Normal"/>
    <w:uiPriority w:val="99"/>
    <w:rsid w:val="002E48D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2E48D1"/>
    <w:pPr>
      <w:widowControl/>
      <w:autoSpaceDE/>
      <w:autoSpaceDN/>
      <w:adjustRightInd/>
    </w:pPr>
    <w:rPr>
      <w:rFonts w:ascii="Calibri" w:eastAsia="Calibri" w:hAnsi="Calibri"/>
      <w:sz w:val="22"/>
    </w:rPr>
  </w:style>
  <w:style w:type="character" w:customStyle="1" w:styleId="NoSpacingChar">
    <w:name w:val="No Spacing Char"/>
    <w:link w:val="NoSpacing"/>
    <w:uiPriority w:val="99"/>
    <w:locked/>
    <w:rsid w:val="002E48D1"/>
    <w:rPr>
      <w:sz w:val="22"/>
      <w:lang w:val="ru-RU" w:eastAsia="ru-RU"/>
    </w:rPr>
  </w:style>
  <w:style w:type="character" w:customStyle="1" w:styleId="20">
    <w:name w:val="Основной текст (2)_"/>
    <w:link w:val="21"/>
    <w:uiPriority w:val="99"/>
    <w:locked/>
    <w:rsid w:val="005E5C0B"/>
    <w:rPr>
      <w:sz w:val="28"/>
    </w:rPr>
  </w:style>
  <w:style w:type="paragraph" w:customStyle="1" w:styleId="21">
    <w:name w:val="Основной текст (2)1"/>
    <w:basedOn w:val="Normal"/>
    <w:link w:val="20"/>
    <w:uiPriority w:val="99"/>
    <w:rsid w:val="005E5C0B"/>
    <w:pPr>
      <w:shd w:val="clear" w:color="auto" w:fill="FFFFFF"/>
      <w:autoSpaceDE/>
      <w:autoSpaceDN/>
      <w:adjustRightInd/>
      <w:spacing w:before="360" w:after="360" w:line="240" w:lineRule="atLeast"/>
      <w:jc w:val="both"/>
    </w:pPr>
    <w:rPr>
      <w:rFonts w:ascii="Calibri" w:eastAsia="Calibri" w:hAnsi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03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0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3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03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7495</TotalTime>
  <Pages>4</Pages>
  <Words>1130</Words>
  <Characters>6442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632</cp:revision>
  <cp:lastPrinted>2022-04-18T11:41:00Z</cp:lastPrinted>
  <dcterms:created xsi:type="dcterms:W3CDTF">2016-10-18T07:58:00Z</dcterms:created>
  <dcterms:modified xsi:type="dcterms:W3CDTF">2022-05-06T07:13:00Z</dcterms:modified>
</cp:coreProperties>
</file>